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1C4" w:rsidRPr="00D40A90" w:rsidRDefault="00E871C4" w:rsidP="00D40A90">
      <w:pPr>
        <w:pStyle w:val="MemoHeader"/>
        <w:spacing w:before="0" w:after="0" w:afterAutospacing="0"/>
        <w:jc w:val="center"/>
        <w:rPr>
          <w:rFonts w:ascii="Times New Roman" w:hAnsi="Times New Roman"/>
          <w:szCs w:val="32"/>
        </w:rPr>
      </w:pPr>
      <w:r w:rsidRPr="00D40A90">
        <w:rPr>
          <w:rFonts w:ascii="Times New Roman" w:hAnsi="Times New Roman"/>
          <w:szCs w:val="32"/>
        </w:rPr>
        <w:t>PUC Interoffice Memorandum</w:t>
      </w:r>
    </w:p>
    <w:p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rsidR="00D25B40" w:rsidRPr="004048C0" w:rsidRDefault="00D25B40" w:rsidP="0039706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b/>
        </w:rPr>
        <w:t>To:</w:t>
      </w:r>
      <w:r w:rsidRPr="004048C0">
        <w:rPr>
          <w:rFonts w:cs="Times New Roman"/>
        </w:rPr>
        <w:tab/>
      </w:r>
      <w:r w:rsidR="00841E42">
        <w:rPr>
          <w:rFonts w:cs="Times New Roman"/>
        </w:rPr>
        <w:t>Landon Lill</w:t>
      </w:r>
      <w:r w:rsidR="0090036E" w:rsidRPr="004048C0">
        <w:rPr>
          <w:rFonts w:cs="Times New Roman"/>
        </w:rPr>
        <w:t>, Attorney</w:t>
      </w:r>
    </w:p>
    <w:p w:rsidR="00D25B40" w:rsidRPr="004048C0" w:rsidRDefault="00D25B40" w:rsidP="0039706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048C0">
        <w:rPr>
          <w:rFonts w:cs="Times New Roman"/>
        </w:rPr>
        <w:t>Legal Division</w:t>
      </w:r>
    </w:p>
    <w:p w:rsidR="00D25B40" w:rsidRPr="004048C0" w:rsidRDefault="00D25B40" w:rsidP="0039706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rsidR="00AD13ED" w:rsidRPr="004048C0" w:rsidRDefault="00AD13ED" w:rsidP="00397069">
      <w:pPr>
        <w:rPr>
          <w:rFonts w:cs="Times New Roman"/>
        </w:rPr>
      </w:pPr>
      <w:r w:rsidRPr="004048C0">
        <w:rPr>
          <w:rFonts w:cs="Times New Roman"/>
          <w:b/>
        </w:rPr>
        <w:t>Thru:</w:t>
      </w:r>
      <w:r w:rsidRPr="004048C0">
        <w:rPr>
          <w:rFonts w:cs="Times New Roman"/>
        </w:rPr>
        <w:tab/>
      </w:r>
      <w:r w:rsidRPr="004048C0">
        <w:rPr>
          <w:rFonts w:cs="Times New Roman"/>
        </w:rPr>
        <w:tab/>
        <w:t>Tammy Benter, Director</w:t>
      </w:r>
    </w:p>
    <w:p w:rsidR="00AD13ED" w:rsidRPr="004048C0" w:rsidRDefault="00693F44" w:rsidP="00397069">
      <w:pPr>
        <w:ind w:left="1440"/>
        <w:rPr>
          <w:rFonts w:cs="Times New Roman"/>
        </w:rPr>
      </w:pPr>
      <w:r>
        <w:rPr>
          <w:rFonts w:cs="Times New Roman"/>
        </w:rPr>
        <w:t>Heidi Graham</w:t>
      </w:r>
      <w:r w:rsidR="00AD13ED" w:rsidRPr="004048C0">
        <w:rPr>
          <w:rFonts w:cs="Times New Roman"/>
        </w:rPr>
        <w:t>, Manager</w:t>
      </w:r>
    </w:p>
    <w:p w:rsidR="00AD13ED" w:rsidRPr="004048C0" w:rsidRDefault="00AD13ED" w:rsidP="00397069">
      <w:pPr>
        <w:ind w:left="1440"/>
        <w:rPr>
          <w:rFonts w:cs="Times New Roman"/>
        </w:rPr>
      </w:pPr>
      <w:r w:rsidRPr="004048C0">
        <w:rPr>
          <w:rFonts w:cs="Times New Roman"/>
        </w:rPr>
        <w:t xml:space="preserve">Water </w:t>
      </w:r>
      <w:r w:rsidR="00DE4A00">
        <w:rPr>
          <w:rFonts w:cs="Times New Roman"/>
        </w:rPr>
        <w:t>Utility Regulation</w:t>
      </w:r>
      <w:r w:rsidR="0008714E">
        <w:rPr>
          <w:rFonts w:cs="Times New Roman"/>
        </w:rPr>
        <w:t xml:space="preserve"> Division</w:t>
      </w:r>
    </w:p>
    <w:p w:rsidR="00AD13ED" w:rsidRPr="004048C0" w:rsidRDefault="00AD13ED" w:rsidP="00397069">
      <w:pPr>
        <w:rPr>
          <w:rFonts w:cs="Times New Roman"/>
        </w:rPr>
      </w:pPr>
    </w:p>
    <w:p w:rsidR="00AD13ED" w:rsidRPr="004048C0" w:rsidRDefault="00AD13ED" w:rsidP="00397069">
      <w:pPr>
        <w:rPr>
          <w:rFonts w:cs="Times New Roman"/>
        </w:rPr>
      </w:pPr>
      <w:r w:rsidRPr="004048C0">
        <w:rPr>
          <w:rFonts w:cs="Times New Roman"/>
          <w:b/>
        </w:rPr>
        <w:t>From:</w:t>
      </w:r>
      <w:r w:rsidRPr="004048C0">
        <w:rPr>
          <w:rFonts w:cs="Times New Roman"/>
        </w:rPr>
        <w:tab/>
      </w:r>
      <w:r w:rsidRPr="004048C0">
        <w:rPr>
          <w:rFonts w:cs="Times New Roman"/>
        </w:rPr>
        <w:tab/>
      </w:r>
      <w:r w:rsidR="00841E42" w:rsidRPr="00E84221">
        <w:rPr>
          <w:rFonts w:cs="Times New Roman"/>
        </w:rPr>
        <w:t>Jolie Mathis</w:t>
      </w:r>
      <w:r w:rsidRPr="00E84221">
        <w:rPr>
          <w:rFonts w:cs="Times New Roman"/>
        </w:rPr>
        <w:t xml:space="preserve">, </w:t>
      </w:r>
      <w:r w:rsidR="007668BD">
        <w:rPr>
          <w:rFonts w:cs="Times New Roman"/>
        </w:rPr>
        <w:t>Engineering Specialist</w:t>
      </w:r>
    </w:p>
    <w:p w:rsidR="00DE4A00" w:rsidRPr="004048C0" w:rsidRDefault="00DE4A00">
      <w:pPr>
        <w:ind w:left="1440"/>
        <w:rPr>
          <w:rFonts w:cs="Times New Roman"/>
        </w:rPr>
      </w:pPr>
      <w:r w:rsidRPr="004048C0">
        <w:rPr>
          <w:rFonts w:cs="Times New Roman"/>
        </w:rPr>
        <w:t xml:space="preserve">Water </w:t>
      </w:r>
      <w:r>
        <w:rPr>
          <w:rFonts w:cs="Times New Roman"/>
        </w:rPr>
        <w:t>Utility Regulation</w:t>
      </w:r>
      <w:r w:rsidR="0008714E">
        <w:rPr>
          <w:rFonts w:cs="Times New Roman"/>
        </w:rPr>
        <w:t xml:space="preserve"> Division</w:t>
      </w:r>
    </w:p>
    <w:p w:rsidR="00D25B40" w:rsidRPr="004048C0" w:rsidRDefault="00D25B40">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cs="Times New Roman"/>
        </w:rPr>
      </w:pPr>
    </w:p>
    <w:p w:rsidR="00D60C33" w:rsidRPr="00502E43" w:rsidRDefault="00D25B40">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color w:val="FF0000"/>
        </w:rPr>
      </w:pPr>
      <w:r w:rsidRPr="004048C0">
        <w:rPr>
          <w:rFonts w:cs="Times New Roman"/>
          <w:b/>
        </w:rPr>
        <w:t>Date:</w:t>
      </w:r>
      <w:r w:rsidR="00F54B8D" w:rsidRPr="004048C0">
        <w:rPr>
          <w:rFonts w:cs="Times New Roman"/>
        </w:rPr>
        <w:tab/>
      </w:r>
      <w:r w:rsidR="00DE3664" w:rsidRPr="00DE3664">
        <w:rPr>
          <w:rFonts w:cs="Times New Roman"/>
        </w:rPr>
        <w:t>September 10, 2018</w:t>
      </w:r>
    </w:p>
    <w:p w:rsidR="00F54B8D" w:rsidRPr="004048C0" w:rsidRDefault="00F54B8D">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cs="Times New Roman"/>
          <w:lang w:val="en-CA"/>
        </w:rPr>
      </w:pPr>
    </w:p>
    <w:p w:rsidR="00D53D29" w:rsidRPr="00D53D29" w:rsidRDefault="00D53D29">
      <w:pPr>
        <w:ind w:left="1440" w:hanging="1440"/>
        <w:rPr>
          <w:rFonts w:cs="Times New Roman"/>
          <w:i/>
        </w:rPr>
      </w:pPr>
      <w:r w:rsidRPr="00D53D29">
        <w:rPr>
          <w:rFonts w:cs="Times New Roman"/>
          <w:b/>
        </w:rPr>
        <w:t>Subject:</w:t>
      </w:r>
      <w:r w:rsidRPr="00D53D29">
        <w:rPr>
          <w:rFonts w:cs="Times New Roman"/>
          <w:b/>
        </w:rPr>
        <w:tab/>
      </w:r>
      <w:r w:rsidRPr="00D53D29">
        <w:rPr>
          <w:rFonts w:cs="Times New Roman"/>
          <w:i/>
        </w:rPr>
        <w:t xml:space="preserve"> </w:t>
      </w:r>
      <w:r w:rsidR="00841E42" w:rsidRPr="00EA0B92">
        <w:rPr>
          <w:rFonts w:cs="Times New Roman"/>
          <w:b/>
        </w:rPr>
        <w:t xml:space="preserve">Docket </w:t>
      </w:r>
      <w:r w:rsidR="00841E42">
        <w:rPr>
          <w:rFonts w:cs="Times New Roman"/>
          <w:b/>
        </w:rPr>
        <w:t>48200</w:t>
      </w:r>
      <w:r w:rsidR="00841E42" w:rsidRPr="00EA0B92">
        <w:rPr>
          <w:rFonts w:cs="Times New Roman"/>
        </w:rPr>
        <w:t xml:space="preserve">, </w:t>
      </w:r>
      <w:r w:rsidR="00841E42" w:rsidRPr="00EA0B92">
        <w:rPr>
          <w:rFonts w:cs="Times New Roman"/>
          <w:i/>
        </w:rPr>
        <w:t xml:space="preserve">Application of </w:t>
      </w:r>
      <w:r w:rsidR="00841E42">
        <w:rPr>
          <w:rFonts w:cs="Times New Roman"/>
          <w:i/>
        </w:rPr>
        <w:t>Aqua Texas, Inc.</w:t>
      </w:r>
      <w:r w:rsidR="00841E42" w:rsidRPr="00EA0B92">
        <w:rPr>
          <w:rFonts w:cs="Times New Roman"/>
          <w:i/>
        </w:rPr>
        <w:t xml:space="preserve"> to Amend its Certificate of Convenience and Necessity (CCN) in </w:t>
      </w:r>
      <w:r w:rsidR="00841E42">
        <w:rPr>
          <w:rFonts w:cs="Times New Roman"/>
          <w:i/>
        </w:rPr>
        <w:t>Fort Bend</w:t>
      </w:r>
      <w:r w:rsidR="00841E42" w:rsidRPr="00EA0B92">
        <w:rPr>
          <w:rFonts w:cs="Times New Roman"/>
          <w:i/>
        </w:rPr>
        <w:t xml:space="preserve"> County</w:t>
      </w:r>
    </w:p>
    <w:p w:rsidR="00D53D29" w:rsidRPr="00D53D29" w:rsidRDefault="00D53D29">
      <w:pPr>
        <w:ind w:left="1440" w:hanging="1440"/>
        <w:rPr>
          <w:rFonts w:cs="Times New Roman"/>
        </w:rPr>
      </w:pPr>
    </w:p>
    <w:p w:rsidR="00A25031" w:rsidRPr="00EA0B92" w:rsidRDefault="00A25031">
      <w:pPr>
        <w:ind w:left="1440" w:hanging="1440"/>
        <w:rPr>
          <w:rFonts w:cs="Times New Roman"/>
        </w:rPr>
      </w:pPr>
    </w:p>
    <w:p w:rsidR="00E84221" w:rsidRDefault="00E84221">
      <w:pPr>
        <w:rPr>
          <w:rFonts w:cs="Times New Roman"/>
        </w:rPr>
      </w:pPr>
      <w:r w:rsidRPr="00EA0B92">
        <w:rPr>
          <w:rFonts w:cs="Times New Roman"/>
        </w:rPr>
        <w:t xml:space="preserve">On </w:t>
      </w:r>
      <w:r>
        <w:rPr>
          <w:rFonts w:cs="Times New Roman"/>
        </w:rPr>
        <w:t>March 23, 2018</w:t>
      </w:r>
      <w:r w:rsidRPr="00EA0B92">
        <w:rPr>
          <w:rFonts w:cs="Times New Roman"/>
        </w:rPr>
        <w:t xml:space="preserve">, </w:t>
      </w:r>
      <w:r>
        <w:rPr>
          <w:rFonts w:cs="Times New Roman"/>
        </w:rPr>
        <w:t>Aqua Texas, Inc.</w:t>
      </w:r>
      <w:r>
        <w:rPr>
          <w:rFonts w:cs="Times New Roman"/>
          <w:i/>
        </w:rPr>
        <w:t xml:space="preserve"> </w:t>
      </w:r>
      <w:r>
        <w:rPr>
          <w:rFonts w:cs="Times New Roman"/>
        </w:rPr>
        <w:t xml:space="preserve">(Aqua Texas or Applicant) </w:t>
      </w:r>
      <w:r w:rsidRPr="00EA0B92">
        <w:rPr>
          <w:rFonts w:cs="Times New Roman"/>
        </w:rPr>
        <w:t>filed with the Publi</w:t>
      </w:r>
      <w:r>
        <w:rPr>
          <w:rFonts w:cs="Times New Roman"/>
        </w:rPr>
        <w:t>c Utility Commission of Texas (</w:t>
      </w:r>
      <w:r w:rsidRPr="00EA0B92">
        <w:rPr>
          <w:rFonts w:cs="Times New Roman"/>
          <w:bCs/>
        </w:rPr>
        <w:t xml:space="preserve">Commission) an application to amend </w:t>
      </w:r>
      <w:r>
        <w:rPr>
          <w:rFonts w:cs="Times New Roman"/>
        </w:rPr>
        <w:t>its sewer CCN No. 21065</w:t>
      </w:r>
      <w:r w:rsidRPr="00EA0B92">
        <w:rPr>
          <w:rFonts w:cs="Times New Roman"/>
        </w:rPr>
        <w:t xml:space="preserve"> in </w:t>
      </w:r>
      <w:r>
        <w:rPr>
          <w:rFonts w:cs="Times New Roman"/>
        </w:rPr>
        <w:t>Fort Bend</w:t>
      </w:r>
      <w:r w:rsidRPr="00EA0B92">
        <w:rPr>
          <w:rFonts w:cs="Times New Roman"/>
        </w:rPr>
        <w:t xml:space="preserve"> County, Texas pu</w:t>
      </w:r>
      <w:r>
        <w:rPr>
          <w:rFonts w:cs="Times New Roman"/>
        </w:rPr>
        <w:t xml:space="preserve">rsuant to Texas Water Code </w:t>
      </w:r>
      <w:r w:rsidRPr="00EA0B92">
        <w:rPr>
          <w:rFonts w:cs="Times New Roman"/>
        </w:rPr>
        <w:t>(TWC) §§ 13.242 to 13.250</w:t>
      </w:r>
      <w:r>
        <w:rPr>
          <w:rFonts w:cs="Times New Roman"/>
        </w:rPr>
        <w:t xml:space="preserve"> </w:t>
      </w:r>
      <w:r w:rsidRPr="00EA0B92">
        <w:rPr>
          <w:rFonts w:cs="Times New Roman"/>
        </w:rPr>
        <w:t>and the 16 Tex</w:t>
      </w:r>
      <w:r>
        <w:rPr>
          <w:rFonts w:cs="Times New Roman"/>
        </w:rPr>
        <w:t>as</w:t>
      </w:r>
      <w:r w:rsidRPr="00EA0B92">
        <w:rPr>
          <w:rFonts w:cs="Times New Roman"/>
        </w:rPr>
        <w:t xml:space="preserve"> </w:t>
      </w:r>
      <w:r>
        <w:rPr>
          <w:rFonts w:cs="Times New Roman"/>
        </w:rPr>
        <w:t>Administrative Code (TAC) §§ 24.101 to 24</w:t>
      </w:r>
      <w:r w:rsidRPr="00EA0B92">
        <w:rPr>
          <w:rFonts w:cs="Times New Roman"/>
        </w:rPr>
        <w:t xml:space="preserve">.107.  </w:t>
      </w:r>
    </w:p>
    <w:p w:rsidR="00A676C0" w:rsidRPr="004048C0" w:rsidRDefault="00A676C0">
      <w:pPr>
        <w:rPr>
          <w:rFonts w:cs="Times New Roman"/>
        </w:rPr>
      </w:pPr>
    </w:p>
    <w:p w:rsidR="00E84221" w:rsidRPr="00E84221" w:rsidRDefault="00E84221">
      <w:pPr>
        <w:ind w:left="1440" w:hanging="1440"/>
        <w:rPr>
          <w:rFonts w:cs="Times New Roman"/>
          <w:b/>
          <w:bCs/>
          <w:u w:val="single"/>
        </w:rPr>
      </w:pPr>
      <w:r w:rsidRPr="00E84221">
        <w:rPr>
          <w:rFonts w:cs="Times New Roman"/>
          <w:b/>
          <w:u w:val="single"/>
        </w:rPr>
        <w:t>Background</w:t>
      </w:r>
    </w:p>
    <w:p w:rsidR="00E84221" w:rsidRPr="00E84221" w:rsidRDefault="00E84221">
      <w:pPr>
        <w:rPr>
          <w:rFonts w:cs="Times New Roman"/>
          <w:shd w:val="clear" w:color="auto" w:fill="FFFFFF"/>
        </w:rPr>
      </w:pPr>
      <w:r w:rsidRPr="00E84221">
        <w:rPr>
          <w:rFonts w:cs="Times New Roman"/>
          <w:noProof/>
        </w:rPr>
        <w:t xml:space="preserve">The </w:t>
      </w:r>
      <w:r w:rsidRPr="00E84221">
        <w:rPr>
          <w:rFonts w:cs="Times New Roman"/>
        </w:rPr>
        <w:t>Applicant</w:t>
      </w:r>
      <w:r w:rsidRPr="00E84221">
        <w:rPr>
          <w:rFonts w:cs="Times New Roman"/>
          <w:noProof/>
        </w:rPr>
        <w:t xml:space="preserve"> </w:t>
      </w:r>
      <w:r w:rsidR="00AD6CA3">
        <w:rPr>
          <w:rFonts w:cs="Times New Roman"/>
        </w:rPr>
        <w:t>is seeking to amend a sewer</w:t>
      </w:r>
      <w:r w:rsidRPr="00E84221">
        <w:rPr>
          <w:rFonts w:cs="Times New Roman"/>
        </w:rPr>
        <w:t xml:space="preserve"> CCN for the service area containing approximately 66 acres and 0 existing customers. </w:t>
      </w:r>
    </w:p>
    <w:p w:rsidR="00E84221" w:rsidRPr="00E84221" w:rsidRDefault="00E84221">
      <w:pPr>
        <w:rPr>
          <w:rFonts w:cs="Times New Roman"/>
        </w:rPr>
      </w:pPr>
    </w:p>
    <w:p w:rsidR="00E84221" w:rsidRPr="00E84221" w:rsidRDefault="00E84221">
      <w:pPr>
        <w:ind w:left="1440" w:hanging="1440"/>
        <w:rPr>
          <w:rFonts w:cs="Times New Roman"/>
          <w:b/>
          <w:u w:val="single"/>
        </w:rPr>
      </w:pPr>
      <w:r w:rsidRPr="00E84221">
        <w:rPr>
          <w:rFonts w:cs="Times New Roman"/>
          <w:b/>
          <w:u w:val="single"/>
        </w:rPr>
        <w:t>Notice</w:t>
      </w:r>
    </w:p>
    <w:p w:rsidR="00E84221" w:rsidRPr="00E84221" w:rsidRDefault="00E84221">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E84221">
        <w:rPr>
          <w:rFonts w:cs="Times New Roman"/>
        </w:rPr>
        <w:t>The comment period ended June 13, 2018, and no protests or opt-out requests were received.</w:t>
      </w:r>
    </w:p>
    <w:p w:rsidR="00E84221" w:rsidRPr="00E84221" w:rsidRDefault="00E84221">
      <w:pPr>
        <w:rPr>
          <w:rFonts w:cs="Times New Roman"/>
        </w:rPr>
      </w:pPr>
    </w:p>
    <w:p w:rsidR="00E5542F" w:rsidRPr="004048C0" w:rsidRDefault="00E5542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rsidR="00313E8D" w:rsidRPr="00905CBB" w:rsidRDefault="00E5542F">
      <w:pPr>
        <w:pStyle w:val="ListParagraph"/>
        <w:spacing w:after="0"/>
        <w:ind w:firstLine="0"/>
        <w:jc w:val="both"/>
        <w:rPr>
          <w:rFonts w:ascii="Times New Roman" w:hAnsi="Times New Roman" w:cs="Times New Roman"/>
        </w:rPr>
      </w:pPr>
      <w:r w:rsidRPr="004048C0">
        <w:rPr>
          <w:rFonts w:ascii="Times New Roman" w:hAnsi="Times New Roman" w:cs="Times New Roman"/>
        </w:rPr>
        <w:t>TWC § 13.246(c) requires the Commission to consider nine criteria when granting or amending a CCN.  Therefore, the following criteria were considered:</w:t>
      </w:r>
    </w:p>
    <w:p w:rsidR="00C73793" w:rsidRDefault="00C73793">
      <w:pPr>
        <w:pStyle w:val="BodyText"/>
        <w:spacing w:after="0"/>
        <w:jc w:val="both"/>
        <w:rPr>
          <w:rFonts w:ascii="Times New Roman" w:hAnsi="Times New Roman" w:cs="Times New Roman"/>
          <w:b/>
          <w:i/>
        </w:rPr>
      </w:pPr>
    </w:p>
    <w:p w:rsidR="006761FF" w:rsidRPr="004048C0" w:rsidRDefault="00E5542F">
      <w:pPr>
        <w:pStyle w:val="BodyText"/>
        <w:spacing w:after="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13.246(c)(1) requires the commission to consider the adequacy of service currently provided to the requested area.</w:t>
      </w:r>
      <w:r w:rsidRPr="004048C0">
        <w:rPr>
          <w:rFonts w:ascii="Times New Roman" w:hAnsi="Times New Roman" w:cs="Times New Roman"/>
        </w:rPr>
        <w:t xml:space="preserve">  </w:t>
      </w:r>
    </w:p>
    <w:p w:rsidR="00905CBB" w:rsidRPr="00706989" w:rsidRDefault="00706989">
      <w:pPr>
        <w:rPr>
          <w:rFonts w:cs="Times New Roman"/>
        </w:rPr>
      </w:pPr>
      <w:r>
        <w:rPr>
          <w:rFonts w:cs="Times New Roman"/>
          <w:noProof/>
        </w:rPr>
        <w:t xml:space="preserve">There is no service currently provided to the requested area. </w:t>
      </w:r>
    </w:p>
    <w:p w:rsidR="00905CBB" w:rsidRDefault="00905CB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rsidR="006761FF" w:rsidRPr="004048C0" w:rsidRDefault="00E5542F">
      <w:pPr>
        <w:pStyle w:val="NoSpacing"/>
        <w:contextualSpacing/>
        <w:jc w:val="both"/>
        <w:rPr>
          <w:rFonts w:cs="Times New Roman"/>
        </w:rPr>
      </w:pPr>
      <w:r w:rsidRPr="004048C0">
        <w:rPr>
          <w:rFonts w:cs="Times New Roman"/>
          <w:b/>
          <w:i/>
          <w:iCs/>
        </w:rPr>
        <w:t>TWC §</w:t>
      </w:r>
      <w:r w:rsidR="00501899">
        <w:rPr>
          <w:rFonts w:cs="Times New Roman"/>
          <w:b/>
          <w:i/>
          <w:iCs/>
        </w:rPr>
        <w:t xml:space="preserve"> </w:t>
      </w:r>
      <w:r w:rsidRPr="004048C0">
        <w:rPr>
          <w:rFonts w:cs="Times New Roman"/>
          <w:b/>
          <w:i/>
          <w:iCs/>
        </w:rPr>
        <w:t>13.246(c)(2) requires the commission to consider the need for service in the requested area.</w:t>
      </w:r>
      <w:r w:rsidRPr="004048C0">
        <w:rPr>
          <w:rFonts w:cs="Times New Roman"/>
        </w:rPr>
        <w:t xml:space="preserve">  </w:t>
      </w:r>
    </w:p>
    <w:p w:rsidR="00706989" w:rsidRDefault="0070698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rPr>
      </w:pPr>
      <w:r w:rsidRPr="00706989">
        <w:rPr>
          <w:rFonts w:cs="Times New Roman"/>
        </w:rPr>
        <w:t xml:space="preserve">KB Home Lone Star Inc., FBCMUD 200, and Aqua Texas entered into a </w:t>
      </w:r>
      <w:r w:rsidR="0026186A" w:rsidRPr="00706989">
        <w:rPr>
          <w:rFonts w:cs="Times New Roman"/>
        </w:rPr>
        <w:t xml:space="preserve">utility agreement </w:t>
      </w:r>
      <w:r w:rsidR="00DA7600">
        <w:rPr>
          <w:rFonts w:cs="Times New Roman"/>
        </w:rPr>
        <w:t>for</w:t>
      </w:r>
      <w:r w:rsidR="00DA7600" w:rsidRPr="00706989">
        <w:rPr>
          <w:rFonts w:cs="Times New Roman"/>
        </w:rPr>
        <w:t xml:space="preserve"> </w:t>
      </w:r>
      <w:r w:rsidRPr="00706989">
        <w:rPr>
          <w:rFonts w:cs="Times New Roman"/>
        </w:rPr>
        <w:t xml:space="preserve">Aqua Texas, Inc. </w:t>
      </w:r>
      <w:r w:rsidR="00DA7600">
        <w:rPr>
          <w:rFonts w:cs="Times New Roman"/>
        </w:rPr>
        <w:t>to be</w:t>
      </w:r>
      <w:r w:rsidRPr="00706989">
        <w:rPr>
          <w:rFonts w:cs="Times New Roman"/>
        </w:rPr>
        <w:t xml:space="preserve"> the retail water and wastewater utility service</w:t>
      </w:r>
      <w:r w:rsidR="0026186A">
        <w:rPr>
          <w:rFonts w:cs="Times New Roman"/>
        </w:rPr>
        <w:t xml:space="preserve"> provider</w:t>
      </w:r>
      <w:r w:rsidRPr="00706989">
        <w:rPr>
          <w:rFonts w:cs="Times New Roman"/>
        </w:rPr>
        <w:t xml:space="preserve"> for a residential development project called Deer Run Meadows.</w:t>
      </w:r>
    </w:p>
    <w:p w:rsidR="00501899" w:rsidRDefault="00501899">
      <w:pPr>
        <w:pStyle w:val="NoSpacing"/>
        <w:jc w:val="both"/>
        <w:rPr>
          <w:rFonts w:cs="Times New Roman"/>
        </w:rPr>
      </w:pPr>
    </w:p>
    <w:p w:rsidR="007511F5" w:rsidRDefault="00E5542F">
      <w:pPr>
        <w:pStyle w:val="NoSpacing"/>
        <w:contextualSpacing/>
        <w:jc w:val="both"/>
        <w:rPr>
          <w:rFonts w:cs="Times New Roman"/>
          <w:iCs/>
        </w:rPr>
      </w:pPr>
      <w:r w:rsidRPr="004048C0">
        <w:rPr>
          <w:rFonts w:cs="Times New Roman"/>
          <w:b/>
          <w:i/>
          <w:iCs/>
        </w:rPr>
        <w:t>TWC §</w:t>
      </w:r>
      <w:r w:rsidR="00501899">
        <w:rPr>
          <w:rFonts w:cs="Times New Roman"/>
          <w:b/>
          <w:i/>
          <w:iCs/>
        </w:rPr>
        <w:t xml:space="preserve"> </w:t>
      </w:r>
      <w:r w:rsidRPr="004048C0">
        <w:rPr>
          <w:rFonts w:cs="Times New Roman"/>
          <w:b/>
          <w:i/>
          <w:iCs/>
        </w:rPr>
        <w:t>13.246(c)(3) requires the commission to consider the effect of granting an amendment on the recipient and on any other retail public utility servicing the proximate area.</w:t>
      </w:r>
      <w:r w:rsidRPr="004048C0">
        <w:rPr>
          <w:rFonts w:cs="Times New Roman"/>
          <w:iCs/>
        </w:rPr>
        <w:t xml:space="preserve">  </w:t>
      </w:r>
    </w:p>
    <w:p w:rsidR="00501899" w:rsidRDefault="00E5542F">
      <w:pPr>
        <w:pStyle w:val="NoSpacing"/>
        <w:contextualSpacing/>
        <w:jc w:val="both"/>
        <w:rPr>
          <w:rFonts w:cs="Times New Roman"/>
        </w:rPr>
      </w:pPr>
      <w:r w:rsidRPr="007511F5">
        <w:rPr>
          <w:rFonts w:cs="Times New Roman"/>
        </w:rPr>
        <w:t xml:space="preserve">There will be no effect on any retail public utility servicing the proximate area as there are no </w:t>
      </w:r>
      <w:r w:rsidR="00706989">
        <w:rPr>
          <w:rFonts w:cs="Times New Roman"/>
        </w:rPr>
        <w:t>other sewer</w:t>
      </w:r>
      <w:r w:rsidR="00640A48">
        <w:rPr>
          <w:rFonts w:cs="Times New Roman"/>
        </w:rPr>
        <w:t xml:space="preserve"> </w:t>
      </w:r>
      <w:r w:rsidRPr="007511F5">
        <w:rPr>
          <w:rFonts w:cs="Times New Roman"/>
        </w:rPr>
        <w:t>providers in the area.</w:t>
      </w:r>
    </w:p>
    <w:p w:rsidR="007511F5" w:rsidRPr="007511F5" w:rsidRDefault="006761FF">
      <w:pPr>
        <w:pStyle w:val="NoSpacing"/>
        <w:contextualSpacing/>
        <w:jc w:val="both"/>
        <w:rPr>
          <w:rFonts w:cs="Times New Roman"/>
          <w:color w:val="000000" w:themeColor="text1"/>
        </w:rPr>
      </w:pPr>
      <w:r w:rsidRPr="007511F5">
        <w:rPr>
          <w:rFonts w:cs="Times New Roman"/>
        </w:rPr>
        <w:t xml:space="preserve"> </w:t>
      </w:r>
    </w:p>
    <w:p w:rsidR="00304141" w:rsidRDefault="00304141">
      <w:pPr>
        <w:rPr>
          <w:rFonts w:cs="Times New Roman"/>
          <w:b/>
          <w:i/>
          <w:iCs/>
        </w:rPr>
      </w:pPr>
    </w:p>
    <w:p w:rsidR="00304141" w:rsidRDefault="00304141">
      <w:pPr>
        <w:rPr>
          <w:rFonts w:cs="Times New Roman"/>
          <w:b/>
          <w:i/>
          <w:iCs/>
        </w:rPr>
      </w:pPr>
    </w:p>
    <w:p w:rsidR="007511F5" w:rsidRDefault="00E5542F">
      <w:pPr>
        <w:rPr>
          <w:rFonts w:cs="Times New Roman"/>
          <w:b/>
          <w:i/>
          <w:iCs/>
        </w:rPr>
      </w:pPr>
      <w:r w:rsidRPr="007511F5">
        <w:rPr>
          <w:rFonts w:cs="Times New Roman"/>
          <w:b/>
          <w:i/>
          <w:iCs/>
        </w:rPr>
        <w:t>TWC §</w:t>
      </w:r>
      <w:r w:rsidR="00501899">
        <w:rPr>
          <w:rFonts w:cs="Times New Roman"/>
          <w:b/>
          <w:i/>
          <w:iCs/>
        </w:rPr>
        <w:t xml:space="preserve"> </w:t>
      </w:r>
      <w:r w:rsidRPr="007511F5">
        <w:rPr>
          <w:rFonts w:cs="Times New Roman"/>
          <w:b/>
          <w:i/>
          <w:iCs/>
        </w:rPr>
        <w:t>13.246(c)(4) requires the commission to consider the ability of the Applicant to provide adequate service.</w:t>
      </w:r>
      <w:r w:rsidRPr="004048C0">
        <w:rPr>
          <w:rFonts w:cs="Times New Roman"/>
          <w:b/>
          <w:i/>
          <w:iCs/>
        </w:rPr>
        <w:t xml:space="preserve">  </w:t>
      </w:r>
    </w:p>
    <w:p w:rsidR="00501899" w:rsidRDefault="0059593E">
      <w:pPr>
        <w:rPr>
          <w:rFonts w:cs="Times New Roman"/>
        </w:rPr>
      </w:pPr>
      <w:r w:rsidRPr="004048C0">
        <w:rPr>
          <w:rFonts w:cs="Times New Roman"/>
          <w:noProof/>
        </w:rPr>
        <w:t xml:space="preserve">The Applicant </w:t>
      </w:r>
      <w:r w:rsidRPr="004048C0">
        <w:rPr>
          <w:rFonts w:cs="Times New Roman"/>
        </w:rPr>
        <w:t xml:space="preserve">has a Texas Commission on Environmental Quality (TCEQ) approved </w:t>
      </w:r>
      <w:r w:rsidR="00DA2CD6" w:rsidRPr="00706989">
        <w:rPr>
          <w:rFonts w:cs="Times New Roman"/>
        </w:rPr>
        <w:t xml:space="preserve">Wastewater Discharge Permit </w:t>
      </w:r>
      <w:r w:rsidR="00304141">
        <w:rPr>
          <w:rFonts w:cs="Times New Roman"/>
        </w:rPr>
        <w:t xml:space="preserve">registered under </w:t>
      </w:r>
      <w:r w:rsidR="00DA2CD6" w:rsidRPr="00706989">
        <w:rPr>
          <w:rFonts w:cs="Times New Roman"/>
        </w:rPr>
        <w:t>No. WQ0015642001.</w:t>
      </w:r>
    </w:p>
    <w:p w:rsidR="0059593E" w:rsidRDefault="0059593E">
      <w:pPr>
        <w:rPr>
          <w:rFonts w:cs="Times New Roman"/>
        </w:rPr>
      </w:pPr>
      <w:r w:rsidRPr="004048C0">
        <w:rPr>
          <w:rFonts w:cs="Times New Roman"/>
        </w:rPr>
        <w:t xml:space="preserve"> </w:t>
      </w:r>
    </w:p>
    <w:p w:rsidR="007511F5" w:rsidRDefault="00E5542F">
      <w:pPr>
        <w:pStyle w:val="NoSpacing"/>
        <w:contextualSpacing/>
        <w:jc w:val="both"/>
        <w:rPr>
          <w:rFonts w:cs="Times New Roman"/>
          <w:color w:val="000000" w:themeColor="text1"/>
        </w:rPr>
      </w:pPr>
      <w:r w:rsidRPr="004048C0">
        <w:rPr>
          <w:rFonts w:cs="Times New Roman"/>
          <w:b/>
          <w:i/>
          <w:iCs/>
        </w:rPr>
        <w:t>TWC §</w:t>
      </w:r>
      <w:r w:rsidR="00501899">
        <w:rPr>
          <w:rFonts w:cs="Times New Roman"/>
          <w:b/>
          <w:i/>
          <w:iCs/>
        </w:rPr>
        <w:t xml:space="preserve"> </w:t>
      </w:r>
      <w:r w:rsidRPr="004048C0">
        <w:rPr>
          <w:rFonts w:cs="Times New Roman"/>
          <w:b/>
          <w:i/>
          <w:iCs/>
        </w:rPr>
        <w:t>13.246(c)(5) requires the commission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rsidR="00E5542F" w:rsidRDefault="0062132D">
      <w:pPr>
        <w:pStyle w:val="NoSpacing"/>
        <w:jc w:val="both"/>
        <w:rPr>
          <w:rFonts w:cs="Times New Roman"/>
        </w:rPr>
      </w:pPr>
      <w:r>
        <w:rPr>
          <w:rFonts w:cs="Times New Roman"/>
        </w:rPr>
        <w:t xml:space="preserve">Service from other providers </w:t>
      </w:r>
      <w:r w:rsidR="00AD4DF0">
        <w:rPr>
          <w:rFonts w:cs="Times New Roman"/>
        </w:rPr>
        <w:t xml:space="preserve">for </w:t>
      </w:r>
      <w:r>
        <w:rPr>
          <w:rFonts w:cs="Times New Roman"/>
        </w:rPr>
        <w:t xml:space="preserve">the </w:t>
      </w:r>
      <w:r w:rsidR="00AD4DF0">
        <w:rPr>
          <w:rFonts w:cs="Times New Roman"/>
        </w:rPr>
        <w:t xml:space="preserve">requested </w:t>
      </w:r>
      <w:r>
        <w:rPr>
          <w:rFonts w:cs="Times New Roman"/>
        </w:rPr>
        <w:t xml:space="preserve">area is not presently available, nor is it presently economically feasible for service or facilities to be provided to the </w:t>
      </w:r>
      <w:r w:rsidR="00AD4DF0">
        <w:rPr>
          <w:rFonts w:cs="Times New Roman"/>
        </w:rPr>
        <w:t xml:space="preserve">requested area </w:t>
      </w:r>
      <w:r>
        <w:rPr>
          <w:rFonts w:cs="Times New Roman"/>
        </w:rPr>
        <w:t>by other nearby retail public utilities.</w:t>
      </w:r>
    </w:p>
    <w:p w:rsidR="0062132D" w:rsidRDefault="0062132D">
      <w:pPr>
        <w:pStyle w:val="NoSpacing"/>
        <w:jc w:val="both"/>
        <w:rPr>
          <w:rFonts w:cs="Times New Roman"/>
        </w:rPr>
      </w:pPr>
    </w:p>
    <w:p w:rsidR="0057418A" w:rsidRPr="00EC5BB6" w:rsidRDefault="00E5542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4048C0">
        <w:rPr>
          <w:rFonts w:cs="Times New Roman"/>
          <w:b/>
          <w:i/>
        </w:rPr>
        <w:t>TWC §</w:t>
      </w:r>
      <w:r w:rsidR="00501899">
        <w:rPr>
          <w:rFonts w:cs="Times New Roman"/>
          <w:b/>
          <w:i/>
        </w:rPr>
        <w:t xml:space="preserve"> </w:t>
      </w:r>
      <w:r w:rsidRPr="004048C0">
        <w:rPr>
          <w:rFonts w:cs="Times New Roman"/>
          <w:b/>
          <w:i/>
        </w:rPr>
        <w:t xml:space="preserve">13.246(c)(6) requires the commission to consider the financial ability of the Applicant to pay for facilities necessary to provide continuous and adequate service. </w:t>
      </w:r>
      <w:r w:rsidRPr="004048C0">
        <w:rPr>
          <w:rFonts w:cs="Times New Roman"/>
        </w:rPr>
        <w:t xml:space="preserve"> </w:t>
      </w:r>
    </w:p>
    <w:p w:rsidR="00DA2CD6" w:rsidRPr="00DA2CD6" w:rsidRDefault="00DA2CD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DA2CD6">
        <w:rPr>
          <w:rFonts w:eastAsiaTheme="minorHAnsi" w:cs="Times New Roman"/>
        </w:rPr>
        <w:t xml:space="preserve">16 </w:t>
      </w:r>
      <w:r w:rsidR="00AD4DF0">
        <w:rPr>
          <w:rFonts w:eastAsiaTheme="minorHAnsi" w:cs="Times New Roman"/>
        </w:rPr>
        <w:t>TAC</w:t>
      </w:r>
      <w:r w:rsidRPr="00DA2CD6">
        <w:rPr>
          <w:rFonts w:eastAsiaTheme="minorHAnsi" w:cs="Times New Roman"/>
        </w:rPr>
        <w:t xml:space="preserve"> § 24.11 establishes criteria to demonstrate that an owner or operator of a retail public utility has the financial resources to operate and manage the utility and to provide continuous and adequate service to the current and proposed utility service area.  16 TAC § 24.11(e) lists the financial tests.  The </w:t>
      </w:r>
      <w:r w:rsidR="00AD4DF0">
        <w:rPr>
          <w:rFonts w:eastAsiaTheme="minorHAnsi" w:cs="Times New Roman"/>
        </w:rPr>
        <w:t>A</w:t>
      </w:r>
      <w:r w:rsidR="00AD4DF0" w:rsidRPr="00DA2CD6">
        <w:rPr>
          <w:rFonts w:eastAsiaTheme="minorHAnsi" w:cs="Times New Roman"/>
        </w:rPr>
        <w:t xml:space="preserve">pplicant </w:t>
      </w:r>
      <w:r w:rsidRPr="00DA2CD6">
        <w:rPr>
          <w:rFonts w:eastAsiaTheme="minorHAnsi" w:cs="Times New Roman"/>
        </w:rPr>
        <w:t xml:space="preserve">must meet one of the leverage tests and the operations test. The below information is taken from a copy of audited financial statements for the fiscal year ending December 31, 2015 and December 31, 2016. </w:t>
      </w:r>
      <w:r w:rsidR="00AD4DF0">
        <w:rPr>
          <w:rFonts w:eastAsiaTheme="minorHAnsi" w:cs="Times New Roman"/>
        </w:rPr>
        <w:t>T</w:t>
      </w:r>
      <w:r w:rsidRPr="00DA2CD6">
        <w:rPr>
          <w:rFonts w:eastAsiaTheme="minorHAnsi" w:cs="Times New Roman"/>
        </w:rPr>
        <w:t xml:space="preserve">he following discussion shows that the </w:t>
      </w:r>
      <w:r w:rsidR="00AD4DF0">
        <w:rPr>
          <w:rFonts w:eastAsiaTheme="minorHAnsi" w:cs="Times New Roman"/>
        </w:rPr>
        <w:t>A</w:t>
      </w:r>
      <w:r w:rsidR="00AD4DF0" w:rsidRPr="00DA2CD6">
        <w:rPr>
          <w:rFonts w:eastAsiaTheme="minorHAnsi" w:cs="Times New Roman"/>
        </w:rPr>
        <w:t xml:space="preserve">pplicant </w:t>
      </w:r>
      <w:r w:rsidRPr="00DA2CD6">
        <w:rPr>
          <w:rFonts w:eastAsiaTheme="minorHAnsi" w:cs="Times New Roman"/>
        </w:rPr>
        <w:t>meet</w:t>
      </w:r>
      <w:r w:rsidR="00AD4DF0">
        <w:rPr>
          <w:rFonts w:eastAsiaTheme="minorHAnsi" w:cs="Times New Roman"/>
        </w:rPr>
        <w:t>s</w:t>
      </w:r>
      <w:r w:rsidRPr="00DA2CD6">
        <w:rPr>
          <w:rFonts w:eastAsiaTheme="minorHAnsi" w:cs="Times New Roman"/>
        </w:rPr>
        <w:t xml:space="preserve"> the required criteria:</w:t>
      </w:r>
    </w:p>
    <w:p w:rsidR="00DA2CD6" w:rsidRPr="00DA2CD6" w:rsidRDefault="00DA2CD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p>
    <w:p w:rsidR="00DA2CD6" w:rsidRDefault="00DA2CD6" w:rsidP="00DE3664">
      <w:pPr>
        <w:pStyle w:val="ListParagraph"/>
        <w:numPr>
          <w:ilvl w:val="0"/>
          <w:numId w:val="45"/>
        </w:numPr>
        <w:spacing w:after="0"/>
        <w:jc w:val="both"/>
        <w:rPr>
          <w:rFonts w:cs="Times New Roman"/>
        </w:rPr>
      </w:pPr>
      <w:r w:rsidRPr="00DE3664">
        <w:rPr>
          <w:rFonts w:ascii="Times New Roman" w:hAnsi="Times New Roman" w:cs="Times New Roman"/>
        </w:rPr>
        <w:t>16 TAC § 24.11(e)(2) refers to the leverage test</w:t>
      </w:r>
      <w:r w:rsidR="00815C73">
        <w:rPr>
          <w:rFonts w:ascii="Times New Roman" w:hAnsi="Times New Roman" w:cs="Times New Roman"/>
        </w:rPr>
        <w:t>.</w:t>
      </w:r>
    </w:p>
    <w:p w:rsidR="00815C73" w:rsidRPr="00DE3664" w:rsidRDefault="00815C73" w:rsidP="00DE3664">
      <w:pPr>
        <w:pStyle w:val="ListParagraph"/>
        <w:numPr>
          <w:ilvl w:val="1"/>
          <w:numId w:val="45"/>
        </w:numPr>
        <w:spacing w:after="0"/>
        <w:jc w:val="both"/>
        <w:rPr>
          <w:rFonts w:cs="Times New Roman"/>
        </w:rPr>
      </w:pPr>
      <w:r>
        <w:rPr>
          <w:rFonts w:ascii="Times New Roman" w:hAnsi="Times New Roman" w:cs="Times New Roman"/>
        </w:rPr>
        <w:t>The Applicant meets the leverage test based on:</w:t>
      </w:r>
    </w:p>
    <w:p w:rsidR="00DA2CD6" w:rsidRPr="00DE3664" w:rsidRDefault="00DA2CD6" w:rsidP="00DE3664">
      <w:pPr>
        <w:pStyle w:val="ListParagraph"/>
        <w:numPr>
          <w:ilvl w:val="2"/>
          <w:numId w:val="45"/>
        </w:numPr>
        <w:spacing w:after="0"/>
        <w:jc w:val="both"/>
        <w:rPr>
          <w:rFonts w:cs="Times New Roman"/>
        </w:rPr>
      </w:pPr>
      <w:r w:rsidRPr="00DE3664">
        <w:rPr>
          <w:rFonts w:ascii="Times New Roman" w:hAnsi="Times New Roman" w:cs="Times New Roman"/>
        </w:rPr>
        <w:t>Ratio = $1,759,962,000/$1,850,068,000= 0.95</w:t>
      </w:r>
    </w:p>
    <w:p w:rsidR="00DA2CD6" w:rsidRPr="00DE3664" w:rsidRDefault="00DA2CD6" w:rsidP="00DE3664">
      <w:pPr>
        <w:pStyle w:val="ListParagraph"/>
        <w:numPr>
          <w:ilvl w:val="2"/>
          <w:numId w:val="45"/>
        </w:numPr>
        <w:spacing w:after="0"/>
        <w:jc w:val="both"/>
        <w:rPr>
          <w:rFonts w:cs="Times New Roman"/>
        </w:rPr>
      </w:pPr>
      <w:r w:rsidRPr="00DE3664">
        <w:rPr>
          <w:rFonts w:ascii="Times New Roman" w:hAnsi="Times New Roman" w:cs="Times New Roman"/>
        </w:rPr>
        <w:t>Net Position = $1,850,068,000</w:t>
      </w:r>
    </w:p>
    <w:p w:rsidR="00DA2CD6" w:rsidRPr="00DE3664" w:rsidRDefault="00DA2CD6" w:rsidP="00DE3664">
      <w:pPr>
        <w:pStyle w:val="ListParagraph"/>
        <w:numPr>
          <w:ilvl w:val="2"/>
          <w:numId w:val="45"/>
        </w:numPr>
        <w:spacing w:after="0"/>
        <w:jc w:val="both"/>
        <w:rPr>
          <w:rFonts w:cs="Times New Roman"/>
        </w:rPr>
      </w:pPr>
      <w:r w:rsidRPr="00DE3664">
        <w:rPr>
          <w:rFonts w:ascii="Times New Roman" w:hAnsi="Times New Roman" w:cs="Times New Roman"/>
        </w:rPr>
        <w:t>Long-term Notes payable 2016 = $1,759,962,000</w:t>
      </w:r>
    </w:p>
    <w:p w:rsidR="00DA2CD6" w:rsidRPr="00DE3664" w:rsidRDefault="00DA2CD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2160"/>
        <w:contextualSpacing/>
        <w:rPr>
          <w:rFonts w:eastAsiaTheme="minorHAnsi" w:cs="Times New Roman"/>
        </w:rPr>
      </w:pPr>
    </w:p>
    <w:p w:rsidR="00DA2CD6" w:rsidRPr="00DE3664" w:rsidRDefault="00DA2CD6" w:rsidP="00DE3664">
      <w:pPr>
        <w:pStyle w:val="ListParagraph"/>
        <w:numPr>
          <w:ilvl w:val="1"/>
          <w:numId w:val="45"/>
        </w:numPr>
        <w:spacing w:after="0"/>
        <w:jc w:val="both"/>
        <w:rPr>
          <w:rFonts w:cs="Times New Roman"/>
        </w:rPr>
      </w:pPr>
      <w:r w:rsidRPr="00DE3664">
        <w:rPr>
          <w:rFonts w:ascii="Times New Roman" w:hAnsi="Times New Roman" w:cs="Times New Roman"/>
        </w:rPr>
        <w:t>16 TAC § 24.11(e)(2)(B) states the owner or operator must have a debt service coverage ratio of more than 1.25 using annual net operating income before depreciation and non-cash expenses divided by annual combined long term debt payments.</w:t>
      </w:r>
      <w:r w:rsidR="00815C73">
        <w:rPr>
          <w:rFonts w:ascii="Times New Roman" w:hAnsi="Times New Roman" w:cs="Times New Roman"/>
        </w:rPr>
        <w:t xml:space="preserve"> The Applicant meets the leverage test based on:</w:t>
      </w:r>
    </w:p>
    <w:p w:rsidR="00DA2CD6" w:rsidRPr="00DE3664" w:rsidRDefault="00DA2CD6" w:rsidP="00DE3664">
      <w:pPr>
        <w:pStyle w:val="ListParagraph"/>
        <w:numPr>
          <w:ilvl w:val="2"/>
          <w:numId w:val="45"/>
        </w:numPr>
        <w:spacing w:after="0"/>
        <w:jc w:val="both"/>
        <w:rPr>
          <w:rFonts w:cs="Times New Roman"/>
        </w:rPr>
      </w:pPr>
      <w:r w:rsidRPr="00DE3664">
        <w:rPr>
          <w:rFonts w:ascii="Times New Roman" w:hAnsi="Times New Roman" w:cs="Times New Roman"/>
        </w:rPr>
        <w:t>Annual Net Operating Income before depreciation and non-cash expenses = $514,978,000</w:t>
      </w:r>
    </w:p>
    <w:p w:rsidR="00DA2CD6" w:rsidRPr="00DE3664" w:rsidRDefault="00DA2CD6" w:rsidP="00DE3664">
      <w:pPr>
        <w:pStyle w:val="ListParagraph"/>
        <w:numPr>
          <w:ilvl w:val="2"/>
          <w:numId w:val="45"/>
        </w:numPr>
        <w:spacing w:after="0"/>
        <w:jc w:val="both"/>
        <w:rPr>
          <w:rFonts w:cs="Times New Roman"/>
        </w:rPr>
      </w:pPr>
      <w:r w:rsidRPr="00DE3664">
        <w:rPr>
          <w:rFonts w:ascii="Times New Roman" w:hAnsi="Times New Roman" w:cs="Times New Roman"/>
        </w:rPr>
        <w:t>Annual Long-term debt payments = $150,671,000</w:t>
      </w:r>
    </w:p>
    <w:p w:rsidR="00DA2CD6" w:rsidRPr="00DE3664" w:rsidRDefault="00DA2CD6" w:rsidP="00DE3664">
      <w:pPr>
        <w:pStyle w:val="ListParagraph"/>
        <w:numPr>
          <w:ilvl w:val="2"/>
          <w:numId w:val="45"/>
        </w:numPr>
        <w:spacing w:after="0"/>
        <w:jc w:val="both"/>
        <w:rPr>
          <w:rFonts w:cs="Times New Roman"/>
        </w:rPr>
      </w:pPr>
      <w:r w:rsidRPr="00DE3664">
        <w:rPr>
          <w:rFonts w:ascii="Times New Roman" w:hAnsi="Times New Roman" w:cs="Times New Roman"/>
        </w:rPr>
        <w:t>Ratio = $514,978,000 /$150,671,000 = 3.42</w:t>
      </w:r>
    </w:p>
    <w:p w:rsidR="00DA2CD6" w:rsidRPr="00AD4DF0" w:rsidRDefault="00DA2CD6" w:rsidP="00DE3664">
      <w:pPr>
        <w:pStyle w:val="ListParagraph"/>
        <w:spacing w:after="0"/>
        <w:ind w:left="2160" w:firstLine="0"/>
        <w:jc w:val="both"/>
        <w:rPr>
          <w:rFonts w:cs="Times New Roman"/>
          <w:highlight w:val="yellow"/>
        </w:rPr>
      </w:pPr>
    </w:p>
    <w:p w:rsidR="00DA2CD6" w:rsidRPr="00DE3664" w:rsidRDefault="00DA2CD6" w:rsidP="00DE3664">
      <w:pPr>
        <w:pStyle w:val="ListParagraph"/>
        <w:numPr>
          <w:ilvl w:val="0"/>
          <w:numId w:val="45"/>
        </w:numPr>
        <w:spacing w:after="0"/>
        <w:jc w:val="both"/>
        <w:rPr>
          <w:rFonts w:cs="Times New Roman"/>
          <w:b/>
        </w:rPr>
      </w:pPr>
      <w:r w:rsidRPr="00DE3664">
        <w:rPr>
          <w:rFonts w:cs="Times New Roman"/>
        </w:rPr>
        <w:t xml:space="preserve">16 TAC § 24.11(e)(3) refers to the operations test.  This states that the owner or operator must demonstrate that sufficient cash is available to cover any projected operations and maintenance shortages in the first five years of operations.  </w:t>
      </w:r>
      <w:r w:rsidRPr="00DE3664">
        <w:rPr>
          <w:rFonts w:ascii="Times New Roman" w:hAnsi="Times New Roman" w:cs="Times New Roman"/>
        </w:rPr>
        <w:t>Aqua has not projected any losses and Staff believes that Aqua has enough liquid cash to offset any losses should they occur.</w:t>
      </w:r>
    </w:p>
    <w:p w:rsidR="00501899" w:rsidRDefault="00501899">
      <w:pPr>
        <w:pStyle w:val="ListParagraph"/>
        <w:spacing w:after="0"/>
        <w:ind w:firstLine="0"/>
        <w:jc w:val="both"/>
        <w:rPr>
          <w:rFonts w:ascii="Times New Roman" w:hAnsi="Times New Roman" w:cs="Times New Roman"/>
          <w:b/>
          <w:i/>
        </w:rPr>
      </w:pPr>
    </w:p>
    <w:p w:rsidR="007511F5" w:rsidRDefault="00E5542F">
      <w:pPr>
        <w:pStyle w:val="ListParagraph"/>
        <w:spacing w:after="0"/>
        <w:ind w:firstLine="0"/>
        <w:jc w:val="both"/>
        <w:rPr>
          <w:rFonts w:ascii="Times New Roman" w:hAnsi="Times New Roman" w:cs="Times New Roman"/>
        </w:rPr>
      </w:pPr>
      <w:r w:rsidRPr="004048C0">
        <w:rPr>
          <w:rFonts w:ascii="Times New Roman" w:hAnsi="Times New Roman" w:cs="Times New Roman"/>
          <w:b/>
          <w:i/>
        </w:rPr>
        <w:t>TWC §§</w:t>
      </w:r>
      <w:r w:rsidR="00501899">
        <w:rPr>
          <w:rFonts w:ascii="Times New Roman" w:hAnsi="Times New Roman" w:cs="Times New Roman"/>
          <w:b/>
          <w:i/>
        </w:rPr>
        <w:t xml:space="preserve"> </w:t>
      </w:r>
      <w:r w:rsidRPr="004048C0">
        <w:rPr>
          <w:rFonts w:ascii="Times New Roman" w:hAnsi="Times New Roman" w:cs="Times New Roman"/>
          <w:b/>
          <w:i/>
        </w:rPr>
        <w:t>13.246(7) and (9) require the commission to consider the environmental integrity and the effect on the land to be included in the certificate.</w:t>
      </w:r>
      <w:r w:rsidRPr="004048C0">
        <w:rPr>
          <w:rFonts w:ascii="Times New Roman" w:hAnsi="Times New Roman" w:cs="Times New Roman"/>
        </w:rPr>
        <w:t xml:space="preserve">  </w:t>
      </w:r>
    </w:p>
    <w:p w:rsidR="00DA2CD6" w:rsidRPr="00DA2CD6" w:rsidRDefault="00DA2CD6">
      <w:pPr>
        <w:pStyle w:val="ListParagraph"/>
        <w:spacing w:after="0"/>
        <w:ind w:firstLine="0"/>
        <w:jc w:val="both"/>
        <w:rPr>
          <w:rFonts w:ascii="Times New Roman" w:hAnsi="Times New Roman" w:cs="Times New Roman"/>
          <w:color w:val="000000" w:themeColor="text1"/>
        </w:rPr>
      </w:pPr>
      <w:r w:rsidRPr="00DA2CD6">
        <w:rPr>
          <w:rFonts w:ascii="Times New Roman" w:hAnsi="Times New Roman" w:cs="Times New Roman"/>
        </w:rPr>
        <w:t xml:space="preserve">Serving the property with a centralized water system and wastewater system will reduce the need for individual wells and eliminate the need for septic systems within the </w:t>
      </w:r>
      <w:r w:rsidR="003203D6">
        <w:rPr>
          <w:rFonts w:ascii="Times New Roman" w:hAnsi="Times New Roman" w:cs="Times New Roman"/>
        </w:rPr>
        <w:t>requested area</w:t>
      </w:r>
      <w:r w:rsidRPr="00DA2CD6">
        <w:rPr>
          <w:rFonts w:ascii="Times New Roman" w:hAnsi="Times New Roman" w:cs="Times New Roman"/>
        </w:rPr>
        <w:t>.  This will represent an environmental benefit to the land in comparison to an alternative development plan that might use individual wells or septic systems to meet water or wastewater needs</w:t>
      </w:r>
      <w:r w:rsidRPr="00DA2CD6">
        <w:rPr>
          <w:rFonts w:ascii="Times New Roman" w:hAnsi="Times New Roman" w:cs="Times New Roman"/>
          <w:color w:val="000000" w:themeColor="text1"/>
        </w:rPr>
        <w:t>.</w:t>
      </w:r>
    </w:p>
    <w:p w:rsidR="00DA2CD6" w:rsidRPr="00DA2CD6" w:rsidRDefault="00DA2CD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eastAsiaTheme="minorHAnsi" w:cs="Times New Roman"/>
        </w:rPr>
      </w:pPr>
      <w:r w:rsidRPr="00DA2CD6">
        <w:rPr>
          <w:rFonts w:eastAsiaTheme="minorHAnsi" w:cs="Times New Roman"/>
          <w:color w:val="000000" w:themeColor="text1"/>
        </w:rPr>
        <w:t xml:space="preserve"> </w:t>
      </w:r>
    </w:p>
    <w:p w:rsidR="003203D6" w:rsidRDefault="003203D6">
      <w:pPr>
        <w:pStyle w:val="NoSpacing"/>
        <w:contextualSpacing/>
        <w:jc w:val="both"/>
        <w:rPr>
          <w:rFonts w:cs="Times New Roman"/>
          <w:b/>
          <w:i/>
        </w:rPr>
      </w:pPr>
    </w:p>
    <w:p w:rsidR="00397069" w:rsidRDefault="00397069">
      <w:pPr>
        <w:pStyle w:val="NoSpacing"/>
        <w:contextualSpacing/>
        <w:jc w:val="both"/>
        <w:rPr>
          <w:rFonts w:cs="Times New Roman"/>
          <w:b/>
          <w:i/>
        </w:rPr>
      </w:pPr>
    </w:p>
    <w:p w:rsidR="00F959C4" w:rsidRPr="004048C0" w:rsidRDefault="00E5542F">
      <w:pPr>
        <w:pStyle w:val="NoSpacing"/>
        <w:contextualSpacing/>
        <w:jc w:val="both"/>
        <w:rPr>
          <w:rFonts w:cs="Times New Roman"/>
          <w:b/>
          <w:i/>
        </w:rPr>
      </w:pPr>
      <w:r w:rsidRPr="004048C0">
        <w:rPr>
          <w:rFonts w:cs="Times New Roman"/>
          <w:b/>
          <w:i/>
        </w:rPr>
        <w:t xml:space="preserve">TWC § 13.246(8) requires the commission to consider the probable improvement in service or lowering of cost to consumers.  </w:t>
      </w:r>
    </w:p>
    <w:p w:rsidR="007511F5" w:rsidRDefault="00176DC5">
      <w:pPr>
        <w:pStyle w:val="NoSpacing"/>
        <w:jc w:val="both"/>
        <w:rPr>
          <w:rFonts w:cs="Times New Roman"/>
        </w:rPr>
      </w:pPr>
      <w:r>
        <w:rPr>
          <w:rFonts w:cs="Times New Roman"/>
        </w:rPr>
        <w:t>This is a new system so an improvement in service or lowering of cost is not applicable.</w:t>
      </w:r>
    </w:p>
    <w:p w:rsidR="00176DC5" w:rsidRDefault="00176DC5">
      <w:pPr>
        <w:pStyle w:val="NoSpacing"/>
        <w:jc w:val="both"/>
        <w:rPr>
          <w:rFonts w:cs="Times New Roman"/>
        </w:rPr>
      </w:pPr>
    </w:p>
    <w:p w:rsidR="00501899" w:rsidRDefault="005F0149">
      <w:pPr>
        <w:pStyle w:val="NoSpacing"/>
        <w:jc w:val="both"/>
        <w:rPr>
          <w:rFonts w:cs="Times New Roman"/>
        </w:rPr>
      </w:pPr>
      <w:r>
        <w:rPr>
          <w:rFonts w:cs="Times New Roman"/>
          <w:color w:val="000000" w:themeColor="text1"/>
        </w:rPr>
        <w:t>Staff recommends that t</w:t>
      </w:r>
      <w:r w:rsidRPr="004048C0">
        <w:rPr>
          <w:rFonts w:cs="Times New Roman"/>
          <w:color w:val="000000" w:themeColor="text1"/>
        </w:rPr>
        <w:t xml:space="preserve">he Applicant </w:t>
      </w:r>
      <w:r w:rsidRPr="004048C0">
        <w:rPr>
          <w:rFonts w:cs="Times New Roman"/>
        </w:rPr>
        <w:t>meets all of the statutory requirements of Texas Water Code Chapter 13 and the Commission's Chapter 24 rules and regulations</w:t>
      </w:r>
      <w:r>
        <w:rPr>
          <w:rFonts w:cs="Times New Roman"/>
        </w:rPr>
        <w:t xml:space="preserve">, </w:t>
      </w:r>
      <w:r w:rsidRPr="004048C0">
        <w:rPr>
          <w:rFonts w:cs="Times New Roman"/>
        </w:rPr>
        <w:t>is capable of providing c</w:t>
      </w:r>
      <w:r>
        <w:rPr>
          <w:rFonts w:cs="Times New Roman"/>
        </w:rPr>
        <w:t>ontinuous and adequate service and a</w:t>
      </w:r>
      <w:r w:rsidRPr="004048C0">
        <w:rPr>
          <w:rFonts w:cs="Times New Roman"/>
        </w:rPr>
        <w:t>ppr</w:t>
      </w:r>
      <w:r w:rsidR="00695A74">
        <w:rPr>
          <w:rFonts w:cs="Times New Roman"/>
        </w:rPr>
        <w:t>oving this application to amend</w:t>
      </w:r>
      <w:r w:rsidRPr="004048C0">
        <w:rPr>
          <w:rFonts w:cs="Times New Roman"/>
        </w:rPr>
        <w:t xml:space="preserve"> a</w:t>
      </w:r>
      <w:r w:rsidRPr="00176DC5">
        <w:rPr>
          <w:rFonts w:cs="Times New Roman"/>
        </w:rPr>
        <w:t xml:space="preserve"> </w:t>
      </w:r>
      <w:r w:rsidR="006A7900" w:rsidRPr="00176DC5">
        <w:rPr>
          <w:rFonts w:cs="Times New Roman"/>
        </w:rPr>
        <w:t xml:space="preserve">sewer </w:t>
      </w:r>
      <w:r w:rsidR="0059593E" w:rsidRPr="004048C0">
        <w:rPr>
          <w:rFonts w:cs="Times New Roman"/>
        </w:rPr>
        <w:t xml:space="preserve">CCN </w:t>
      </w:r>
      <w:r w:rsidRPr="004048C0">
        <w:rPr>
          <w:rFonts w:cs="Times New Roman"/>
        </w:rPr>
        <w:t xml:space="preserve">No. </w:t>
      </w:r>
      <w:r w:rsidR="006A7900">
        <w:rPr>
          <w:rFonts w:cs="Times New Roman"/>
        </w:rPr>
        <w:t>21065</w:t>
      </w:r>
      <w:r>
        <w:rPr>
          <w:rFonts w:cs="Times New Roman"/>
        </w:rPr>
        <w:t xml:space="preserve"> </w:t>
      </w:r>
      <w:r w:rsidRPr="004048C0">
        <w:rPr>
          <w:rFonts w:cs="Times New Roman"/>
        </w:rPr>
        <w:t>is necessary for the service, accommodation, convenience and safety of the public.</w:t>
      </w:r>
    </w:p>
    <w:p w:rsidR="005F0149" w:rsidRPr="004048C0" w:rsidRDefault="005F0149">
      <w:pPr>
        <w:pStyle w:val="NoSpacing"/>
        <w:jc w:val="both"/>
        <w:rPr>
          <w:rFonts w:cs="Times New Roman"/>
        </w:rPr>
      </w:pPr>
      <w:r w:rsidRPr="004048C0">
        <w:rPr>
          <w:rFonts w:cs="Times New Roman"/>
        </w:rPr>
        <w:t xml:space="preserve">  </w:t>
      </w:r>
    </w:p>
    <w:p w:rsidR="00E5542F" w:rsidRDefault="00F959C4">
      <w:pPr>
        <w:pStyle w:val="NoSpacing"/>
        <w:jc w:val="both"/>
        <w:rPr>
          <w:rFonts w:cs="Times New Roman"/>
        </w:rPr>
      </w:pPr>
      <w:r w:rsidRPr="004048C0">
        <w:rPr>
          <w:rFonts w:cs="Times New Roman"/>
          <w:noProof/>
        </w:rPr>
        <w:t>T</w:t>
      </w:r>
      <w:r w:rsidRPr="004048C0">
        <w:rPr>
          <w:rFonts w:cs="Times New Roman"/>
          <w:color w:val="000000" w:themeColor="text1"/>
        </w:rPr>
        <w:t>he Applicant</w:t>
      </w:r>
      <w:r w:rsidRPr="004048C0">
        <w:rPr>
          <w:rFonts w:cs="Times New Roman"/>
        </w:rPr>
        <w:t xml:space="preserve"> consented to the attached map</w:t>
      </w:r>
      <w:r w:rsidR="0059593E">
        <w:rPr>
          <w:rFonts w:cs="Times New Roman"/>
        </w:rPr>
        <w:t>, tariff</w:t>
      </w:r>
      <w:r w:rsidRPr="004048C0">
        <w:rPr>
          <w:rFonts w:cs="Times New Roman"/>
        </w:rPr>
        <w:t xml:space="preserve"> </w:t>
      </w:r>
      <w:r w:rsidR="00E5542F" w:rsidRPr="004048C0">
        <w:rPr>
          <w:rFonts w:cs="Times New Roman"/>
        </w:rPr>
        <w:t xml:space="preserve">and certificate on </w:t>
      </w:r>
      <w:r w:rsidR="00DE3664">
        <w:rPr>
          <w:rFonts w:cs="Times New Roman"/>
        </w:rPr>
        <w:t>September 7, 2018</w:t>
      </w:r>
      <w:r w:rsidRPr="004048C0">
        <w:rPr>
          <w:rFonts w:cs="Times New Roman"/>
        </w:rPr>
        <w:t>.</w:t>
      </w:r>
    </w:p>
    <w:p w:rsidR="00501899" w:rsidRPr="004048C0" w:rsidRDefault="00501899">
      <w:pPr>
        <w:pStyle w:val="NoSpacing"/>
        <w:jc w:val="both"/>
        <w:rPr>
          <w:rFonts w:cs="Times New Roman"/>
        </w:rPr>
      </w:pPr>
    </w:p>
    <w:p w:rsidR="005D41FF" w:rsidRPr="005D41FF" w:rsidRDefault="00E5542F">
      <w:pPr>
        <w:rPr>
          <w:rFonts w:cs="Times New Roman"/>
        </w:rPr>
      </w:pPr>
      <w:r w:rsidRPr="004048C0">
        <w:rPr>
          <w:rFonts w:eastAsia="Calibri" w:cs="Times New Roman"/>
        </w:rPr>
        <w:t xml:space="preserve">Based on the above information, Staff recommends </w:t>
      </w:r>
      <w:r w:rsidR="00B06FB3">
        <w:rPr>
          <w:rFonts w:eastAsia="Calibri" w:cs="Times New Roman"/>
        </w:rPr>
        <w:t xml:space="preserve">the Commission </w:t>
      </w:r>
      <w:r w:rsidR="00B06FB3" w:rsidRPr="00B06FB3">
        <w:rPr>
          <w:rFonts w:cs="Times New Roman"/>
        </w:rPr>
        <w:t>approv</w:t>
      </w:r>
      <w:r w:rsidR="00B06FB3">
        <w:rPr>
          <w:rFonts w:cs="Times New Roman"/>
        </w:rPr>
        <w:t>e</w:t>
      </w:r>
      <w:r w:rsidR="00B06FB3" w:rsidRPr="00B06FB3">
        <w:rPr>
          <w:rFonts w:cs="Times New Roman"/>
        </w:rPr>
        <w:t xml:space="preserve"> the application</w:t>
      </w:r>
      <w:r w:rsidR="00B06FB3">
        <w:rPr>
          <w:rFonts w:cs="Times New Roman"/>
        </w:rPr>
        <w:t xml:space="preserve">, </w:t>
      </w:r>
      <w:r w:rsidRPr="004048C0">
        <w:rPr>
          <w:rFonts w:eastAsia="Calibri" w:cs="Times New Roman"/>
        </w:rPr>
        <w:t>issue an order and provide the attached map</w:t>
      </w:r>
      <w:r w:rsidR="00E16AC6">
        <w:rPr>
          <w:rFonts w:eastAsia="Calibri" w:cs="Times New Roman"/>
        </w:rPr>
        <w:t>(s)</w:t>
      </w:r>
      <w:r w:rsidR="0059593E">
        <w:rPr>
          <w:rFonts w:eastAsia="Calibri" w:cs="Times New Roman"/>
        </w:rPr>
        <w:t>, tariff</w:t>
      </w:r>
      <w:r w:rsidR="00E16AC6">
        <w:rPr>
          <w:rFonts w:eastAsia="Calibri" w:cs="Times New Roman"/>
        </w:rPr>
        <w:t>(s)</w:t>
      </w:r>
      <w:r w:rsidRPr="004048C0">
        <w:rPr>
          <w:rFonts w:eastAsia="Calibri" w:cs="Times New Roman"/>
        </w:rPr>
        <w:t xml:space="preserve"> and certificate</w:t>
      </w:r>
      <w:r w:rsidR="00E16AC6">
        <w:rPr>
          <w:rFonts w:eastAsia="Calibri" w:cs="Times New Roman"/>
        </w:rPr>
        <w:t>(s)</w:t>
      </w:r>
      <w:r w:rsidRPr="004048C0">
        <w:rPr>
          <w:rFonts w:eastAsia="Calibri" w:cs="Times New Roman"/>
        </w:rPr>
        <w:t xml:space="preserve"> to </w:t>
      </w:r>
      <w:r w:rsidR="00176DC5" w:rsidRPr="00176DC5">
        <w:rPr>
          <w:rFonts w:cs="Times New Roman"/>
        </w:rPr>
        <w:t>Aqua Texas, Inc</w:t>
      </w:r>
      <w:r w:rsidRPr="00176DC5">
        <w:rPr>
          <w:rFonts w:eastAsia="Calibri" w:cs="Times New Roman"/>
        </w:rPr>
        <w:t>.</w:t>
      </w:r>
      <w:r w:rsidR="00501899" w:rsidRPr="00176DC5">
        <w:rPr>
          <w:rFonts w:eastAsia="Calibri" w:cs="Times New Roman"/>
        </w:rPr>
        <w:t xml:space="preserve"> </w:t>
      </w:r>
      <w:r w:rsidR="00F959C4" w:rsidRPr="004048C0">
        <w:rPr>
          <w:rFonts w:eastAsia="Calibri" w:cs="Times New Roman"/>
        </w:rPr>
        <w:t xml:space="preserve">Staff further recommends that the Applicant </w:t>
      </w:r>
      <w:r w:rsidR="00F959C4" w:rsidRPr="004048C0">
        <w:rPr>
          <w:rFonts w:cs="Times New Roman"/>
        </w:rPr>
        <w:t>file certified copies of the CCN maps along with a written description of the CCN service area in the county clerk’s office pursuant to TWC §§ 13.257 (r)-(s).</w:t>
      </w:r>
    </w:p>
    <w:p w:rsidR="005D41FF" w:rsidRDefault="005D41F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rsidR="005758DB" w:rsidRPr="004048C0" w:rsidRDefault="005758D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sectPr w:rsidR="005758DB" w:rsidRPr="004048C0" w:rsidSect="00F1573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1942" w:rsidRDefault="00531942" w:rsidP="00C926EC">
      <w:r>
        <w:separator/>
      </w:r>
    </w:p>
  </w:endnote>
  <w:endnote w:type="continuationSeparator" w:id="0">
    <w:p w:rsidR="00531942" w:rsidRDefault="00531942"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1942" w:rsidRDefault="00531942" w:rsidP="00C926EC">
      <w:r>
        <w:separator/>
      </w:r>
    </w:p>
  </w:footnote>
  <w:footnote w:type="continuationSeparator" w:id="0">
    <w:p w:rsidR="00531942" w:rsidRDefault="00531942" w:rsidP="00C926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6"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A54719F"/>
    <w:multiLevelType w:val="hybridMultilevel"/>
    <w:tmpl w:val="4556477C"/>
    <w:lvl w:ilvl="0" w:tplc="F7E6BA30">
      <w:start w:val="1"/>
      <w:numFmt w:val="decimal"/>
      <w:lvlText w:val="%1)"/>
      <w:lvlJc w:val="left"/>
      <w:pPr>
        <w:ind w:left="72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2"/>
  </w:num>
  <w:num w:numId="9">
    <w:abstractNumId w:val="37"/>
  </w:num>
  <w:num w:numId="10">
    <w:abstractNumId w:val="35"/>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3"/>
  </w:num>
  <w:num w:numId="16">
    <w:abstractNumId w:val="39"/>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num>
  <w:num w:numId="21">
    <w:abstractNumId w:val="32"/>
  </w:num>
  <w:num w:numId="22">
    <w:abstractNumId w:val="44"/>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40"/>
  </w:num>
  <w:num w:numId="26">
    <w:abstractNumId w:val="22"/>
  </w:num>
  <w:num w:numId="27">
    <w:abstractNumId w:val="24"/>
  </w:num>
  <w:num w:numId="28">
    <w:abstractNumId w:val="12"/>
  </w:num>
  <w:num w:numId="29">
    <w:abstractNumId w:val="41"/>
  </w:num>
  <w:num w:numId="30">
    <w:abstractNumId w:val="36"/>
  </w:num>
  <w:num w:numId="31">
    <w:abstractNumId w:val="13"/>
  </w:num>
  <w:num w:numId="32">
    <w:abstractNumId w:val="31"/>
  </w:num>
  <w:num w:numId="33">
    <w:abstractNumId w:val="18"/>
  </w:num>
  <w:num w:numId="34">
    <w:abstractNumId w:val="17"/>
  </w:num>
  <w:num w:numId="35">
    <w:abstractNumId w:val="17"/>
  </w:num>
  <w:num w:numId="36">
    <w:abstractNumId w:val="30"/>
  </w:num>
  <w:num w:numId="37">
    <w:abstractNumId w:val="16"/>
  </w:num>
  <w:num w:numId="38">
    <w:abstractNumId w:val="33"/>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8"/>
  </w:num>
  <w:num w:numId="44">
    <w:abstractNumId w:val="19"/>
  </w:num>
  <w:num w:numId="45">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trackRevisions/>
  <w:defaultTabStop w:val="720"/>
  <w:clickAndTypeStyle w:val="BodyTex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E42"/>
    <w:rsid w:val="000000FE"/>
    <w:rsid w:val="0000012E"/>
    <w:rsid w:val="000049A0"/>
    <w:rsid w:val="000256EC"/>
    <w:rsid w:val="00034727"/>
    <w:rsid w:val="0003775C"/>
    <w:rsid w:val="00043D5A"/>
    <w:rsid w:val="00047FC0"/>
    <w:rsid w:val="00051B7F"/>
    <w:rsid w:val="00055469"/>
    <w:rsid w:val="00066644"/>
    <w:rsid w:val="000675F5"/>
    <w:rsid w:val="00086BD9"/>
    <w:rsid w:val="00086E6A"/>
    <w:rsid w:val="0008714E"/>
    <w:rsid w:val="000A0EF9"/>
    <w:rsid w:val="000A17A4"/>
    <w:rsid w:val="000A3962"/>
    <w:rsid w:val="000B2089"/>
    <w:rsid w:val="000B74A7"/>
    <w:rsid w:val="000D3B74"/>
    <w:rsid w:val="000E2AF0"/>
    <w:rsid w:val="000F2692"/>
    <w:rsid w:val="00104EC9"/>
    <w:rsid w:val="00112304"/>
    <w:rsid w:val="0011374B"/>
    <w:rsid w:val="001137F2"/>
    <w:rsid w:val="00113A92"/>
    <w:rsid w:val="0011513D"/>
    <w:rsid w:val="00116413"/>
    <w:rsid w:val="001178AF"/>
    <w:rsid w:val="001221C8"/>
    <w:rsid w:val="00135A1F"/>
    <w:rsid w:val="001409F7"/>
    <w:rsid w:val="00144CA3"/>
    <w:rsid w:val="00150F01"/>
    <w:rsid w:val="00154C2A"/>
    <w:rsid w:val="00155CA3"/>
    <w:rsid w:val="00167F1D"/>
    <w:rsid w:val="00176D26"/>
    <w:rsid w:val="00176DC5"/>
    <w:rsid w:val="001849F8"/>
    <w:rsid w:val="00185F46"/>
    <w:rsid w:val="00195D56"/>
    <w:rsid w:val="0019656B"/>
    <w:rsid w:val="001A1DAE"/>
    <w:rsid w:val="001D3CF8"/>
    <w:rsid w:val="001D3F92"/>
    <w:rsid w:val="001F4F7A"/>
    <w:rsid w:val="00200609"/>
    <w:rsid w:val="00202D3C"/>
    <w:rsid w:val="00203027"/>
    <w:rsid w:val="002034DB"/>
    <w:rsid w:val="00204E61"/>
    <w:rsid w:val="00210784"/>
    <w:rsid w:val="00213082"/>
    <w:rsid w:val="002217A8"/>
    <w:rsid w:val="00235408"/>
    <w:rsid w:val="002442F5"/>
    <w:rsid w:val="00244F4E"/>
    <w:rsid w:val="00250ECA"/>
    <w:rsid w:val="00254774"/>
    <w:rsid w:val="00261265"/>
    <w:rsid w:val="002616E6"/>
    <w:rsid w:val="0026186A"/>
    <w:rsid w:val="00267310"/>
    <w:rsid w:val="002677C4"/>
    <w:rsid w:val="00270D56"/>
    <w:rsid w:val="00276F9A"/>
    <w:rsid w:val="002808EB"/>
    <w:rsid w:val="00283B89"/>
    <w:rsid w:val="0028747B"/>
    <w:rsid w:val="00294BE3"/>
    <w:rsid w:val="00297D38"/>
    <w:rsid w:val="002B0A87"/>
    <w:rsid w:val="002B361C"/>
    <w:rsid w:val="002C69EC"/>
    <w:rsid w:val="002D4273"/>
    <w:rsid w:val="002D4E2D"/>
    <w:rsid w:val="002D6623"/>
    <w:rsid w:val="002E0B7B"/>
    <w:rsid w:val="002E118B"/>
    <w:rsid w:val="002E55A0"/>
    <w:rsid w:val="002F2873"/>
    <w:rsid w:val="002F5A8E"/>
    <w:rsid w:val="00302032"/>
    <w:rsid w:val="003023F3"/>
    <w:rsid w:val="0030248E"/>
    <w:rsid w:val="00302C75"/>
    <w:rsid w:val="00304141"/>
    <w:rsid w:val="00307E8A"/>
    <w:rsid w:val="003122DE"/>
    <w:rsid w:val="00313930"/>
    <w:rsid w:val="00313E8D"/>
    <w:rsid w:val="0031483B"/>
    <w:rsid w:val="00317DBD"/>
    <w:rsid w:val="003203D6"/>
    <w:rsid w:val="00324E8C"/>
    <w:rsid w:val="003276BA"/>
    <w:rsid w:val="00336198"/>
    <w:rsid w:val="00337099"/>
    <w:rsid w:val="0033779F"/>
    <w:rsid w:val="00343D4B"/>
    <w:rsid w:val="00343F13"/>
    <w:rsid w:val="00351FD0"/>
    <w:rsid w:val="0035288F"/>
    <w:rsid w:val="003547F6"/>
    <w:rsid w:val="003566C9"/>
    <w:rsid w:val="00366182"/>
    <w:rsid w:val="00376ED7"/>
    <w:rsid w:val="003817E2"/>
    <w:rsid w:val="00381E1F"/>
    <w:rsid w:val="00391532"/>
    <w:rsid w:val="00392073"/>
    <w:rsid w:val="00393C75"/>
    <w:rsid w:val="0039525C"/>
    <w:rsid w:val="00397069"/>
    <w:rsid w:val="003A78CD"/>
    <w:rsid w:val="003A7C43"/>
    <w:rsid w:val="003A7F90"/>
    <w:rsid w:val="003B1BCE"/>
    <w:rsid w:val="003B41DF"/>
    <w:rsid w:val="003B6ADE"/>
    <w:rsid w:val="003C3A0B"/>
    <w:rsid w:val="003C4332"/>
    <w:rsid w:val="003C7F68"/>
    <w:rsid w:val="003D129D"/>
    <w:rsid w:val="003E3892"/>
    <w:rsid w:val="003F0EC3"/>
    <w:rsid w:val="003F4FC5"/>
    <w:rsid w:val="003F5ABB"/>
    <w:rsid w:val="003F7D59"/>
    <w:rsid w:val="004048C0"/>
    <w:rsid w:val="00425BE7"/>
    <w:rsid w:val="00426D11"/>
    <w:rsid w:val="0043205A"/>
    <w:rsid w:val="00445E78"/>
    <w:rsid w:val="004472FE"/>
    <w:rsid w:val="00451B06"/>
    <w:rsid w:val="00460F0E"/>
    <w:rsid w:val="004707CE"/>
    <w:rsid w:val="0047263A"/>
    <w:rsid w:val="00482C73"/>
    <w:rsid w:val="00483125"/>
    <w:rsid w:val="004834DA"/>
    <w:rsid w:val="00487AF0"/>
    <w:rsid w:val="00490D31"/>
    <w:rsid w:val="00490F08"/>
    <w:rsid w:val="004A1FE9"/>
    <w:rsid w:val="004A42F2"/>
    <w:rsid w:val="004B660B"/>
    <w:rsid w:val="004D0A5A"/>
    <w:rsid w:val="004D2CA6"/>
    <w:rsid w:val="004F2B0C"/>
    <w:rsid w:val="004F4705"/>
    <w:rsid w:val="004F53A2"/>
    <w:rsid w:val="004F5403"/>
    <w:rsid w:val="004F6233"/>
    <w:rsid w:val="00501899"/>
    <w:rsid w:val="00502E43"/>
    <w:rsid w:val="00510B37"/>
    <w:rsid w:val="00511912"/>
    <w:rsid w:val="00516197"/>
    <w:rsid w:val="00516C5A"/>
    <w:rsid w:val="00531942"/>
    <w:rsid w:val="00533603"/>
    <w:rsid w:val="00536409"/>
    <w:rsid w:val="005457B4"/>
    <w:rsid w:val="005464F5"/>
    <w:rsid w:val="0055212A"/>
    <w:rsid w:val="0057418A"/>
    <w:rsid w:val="005742F9"/>
    <w:rsid w:val="005758DB"/>
    <w:rsid w:val="0057650C"/>
    <w:rsid w:val="00577134"/>
    <w:rsid w:val="005858CD"/>
    <w:rsid w:val="0059163C"/>
    <w:rsid w:val="00591C07"/>
    <w:rsid w:val="0059593E"/>
    <w:rsid w:val="005B0DAD"/>
    <w:rsid w:val="005B1E6D"/>
    <w:rsid w:val="005C0CB1"/>
    <w:rsid w:val="005C5DFC"/>
    <w:rsid w:val="005D2F78"/>
    <w:rsid w:val="005D3942"/>
    <w:rsid w:val="005D3B8C"/>
    <w:rsid w:val="005D41FF"/>
    <w:rsid w:val="005D5817"/>
    <w:rsid w:val="005D7A36"/>
    <w:rsid w:val="005E0D4B"/>
    <w:rsid w:val="005F0149"/>
    <w:rsid w:val="005F0756"/>
    <w:rsid w:val="005F07A3"/>
    <w:rsid w:val="005F337F"/>
    <w:rsid w:val="00600D96"/>
    <w:rsid w:val="00602C27"/>
    <w:rsid w:val="00607941"/>
    <w:rsid w:val="006116E8"/>
    <w:rsid w:val="006128AB"/>
    <w:rsid w:val="00615FDC"/>
    <w:rsid w:val="0062132D"/>
    <w:rsid w:val="006335CB"/>
    <w:rsid w:val="00640A48"/>
    <w:rsid w:val="00642E89"/>
    <w:rsid w:val="00643F7E"/>
    <w:rsid w:val="00644CB2"/>
    <w:rsid w:val="006453F2"/>
    <w:rsid w:val="006476FD"/>
    <w:rsid w:val="00650786"/>
    <w:rsid w:val="0065525B"/>
    <w:rsid w:val="006610FE"/>
    <w:rsid w:val="0066313F"/>
    <w:rsid w:val="0066355D"/>
    <w:rsid w:val="006730D8"/>
    <w:rsid w:val="006761FF"/>
    <w:rsid w:val="00693C6F"/>
    <w:rsid w:val="00693F44"/>
    <w:rsid w:val="00695A74"/>
    <w:rsid w:val="006A23E3"/>
    <w:rsid w:val="006A35C3"/>
    <w:rsid w:val="006A7900"/>
    <w:rsid w:val="006C515E"/>
    <w:rsid w:val="006C6CEB"/>
    <w:rsid w:val="006C6E65"/>
    <w:rsid w:val="006C7ECD"/>
    <w:rsid w:val="006D6106"/>
    <w:rsid w:val="006D7909"/>
    <w:rsid w:val="006E330E"/>
    <w:rsid w:val="006E44E9"/>
    <w:rsid w:val="006F21E2"/>
    <w:rsid w:val="00700FAC"/>
    <w:rsid w:val="00706989"/>
    <w:rsid w:val="00722324"/>
    <w:rsid w:val="0072249E"/>
    <w:rsid w:val="00725C50"/>
    <w:rsid w:val="0072620D"/>
    <w:rsid w:val="007276DD"/>
    <w:rsid w:val="00727F1C"/>
    <w:rsid w:val="00732647"/>
    <w:rsid w:val="007353B4"/>
    <w:rsid w:val="00736A16"/>
    <w:rsid w:val="00742385"/>
    <w:rsid w:val="00744E59"/>
    <w:rsid w:val="00746472"/>
    <w:rsid w:val="007509A8"/>
    <w:rsid w:val="007511F5"/>
    <w:rsid w:val="00752DFA"/>
    <w:rsid w:val="0075745D"/>
    <w:rsid w:val="00763595"/>
    <w:rsid w:val="007668BD"/>
    <w:rsid w:val="00767B33"/>
    <w:rsid w:val="007903F2"/>
    <w:rsid w:val="007A5985"/>
    <w:rsid w:val="007B105B"/>
    <w:rsid w:val="007B36F6"/>
    <w:rsid w:val="007B485E"/>
    <w:rsid w:val="007D0D04"/>
    <w:rsid w:val="007F1980"/>
    <w:rsid w:val="007F1D92"/>
    <w:rsid w:val="00800A26"/>
    <w:rsid w:val="00802A55"/>
    <w:rsid w:val="008048E4"/>
    <w:rsid w:val="00807DFC"/>
    <w:rsid w:val="008146A2"/>
    <w:rsid w:val="00815C73"/>
    <w:rsid w:val="008303E1"/>
    <w:rsid w:val="008322BA"/>
    <w:rsid w:val="0083412B"/>
    <w:rsid w:val="008402EF"/>
    <w:rsid w:val="00841E42"/>
    <w:rsid w:val="0084237B"/>
    <w:rsid w:val="00846620"/>
    <w:rsid w:val="00846E06"/>
    <w:rsid w:val="00847C0D"/>
    <w:rsid w:val="00852EF2"/>
    <w:rsid w:val="008549CD"/>
    <w:rsid w:val="0085521E"/>
    <w:rsid w:val="00856C9E"/>
    <w:rsid w:val="00860979"/>
    <w:rsid w:val="00866B48"/>
    <w:rsid w:val="00873473"/>
    <w:rsid w:val="008755F2"/>
    <w:rsid w:val="00877FFC"/>
    <w:rsid w:val="008859C2"/>
    <w:rsid w:val="00895F28"/>
    <w:rsid w:val="008A34C5"/>
    <w:rsid w:val="008C1C64"/>
    <w:rsid w:val="008D36E3"/>
    <w:rsid w:val="008E075F"/>
    <w:rsid w:val="008E33DD"/>
    <w:rsid w:val="008E3ACF"/>
    <w:rsid w:val="0090036E"/>
    <w:rsid w:val="00901CF3"/>
    <w:rsid w:val="00905CBB"/>
    <w:rsid w:val="00910805"/>
    <w:rsid w:val="00911E47"/>
    <w:rsid w:val="00917FC7"/>
    <w:rsid w:val="00923C50"/>
    <w:rsid w:val="0093415F"/>
    <w:rsid w:val="009363F8"/>
    <w:rsid w:val="0094215A"/>
    <w:rsid w:val="009470A5"/>
    <w:rsid w:val="00954009"/>
    <w:rsid w:val="00954A80"/>
    <w:rsid w:val="00967885"/>
    <w:rsid w:val="00974E8C"/>
    <w:rsid w:val="009763CF"/>
    <w:rsid w:val="009815AD"/>
    <w:rsid w:val="00984480"/>
    <w:rsid w:val="009935FE"/>
    <w:rsid w:val="00996B99"/>
    <w:rsid w:val="009B268A"/>
    <w:rsid w:val="009B38EF"/>
    <w:rsid w:val="009B59FD"/>
    <w:rsid w:val="009C33A3"/>
    <w:rsid w:val="009D16CE"/>
    <w:rsid w:val="00A03680"/>
    <w:rsid w:val="00A0472D"/>
    <w:rsid w:val="00A14215"/>
    <w:rsid w:val="00A2193F"/>
    <w:rsid w:val="00A225B6"/>
    <w:rsid w:val="00A25031"/>
    <w:rsid w:val="00A42AF6"/>
    <w:rsid w:val="00A47A4E"/>
    <w:rsid w:val="00A51D32"/>
    <w:rsid w:val="00A60317"/>
    <w:rsid w:val="00A676C0"/>
    <w:rsid w:val="00A7023E"/>
    <w:rsid w:val="00A75BA9"/>
    <w:rsid w:val="00A76920"/>
    <w:rsid w:val="00A81A81"/>
    <w:rsid w:val="00A95983"/>
    <w:rsid w:val="00AA16CD"/>
    <w:rsid w:val="00AA29AB"/>
    <w:rsid w:val="00AA6442"/>
    <w:rsid w:val="00AA69F1"/>
    <w:rsid w:val="00AA708F"/>
    <w:rsid w:val="00AA7546"/>
    <w:rsid w:val="00AB074C"/>
    <w:rsid w:val="00AB553A"/>
    <w:rsid w:val="00AC36F8"/>
    <w:rsid w:val="00AC3AD4"/>
    <w:rsid w:val="00AC54E5"/>
    <w:rsid w:val="00AD13ED"/>
    <w:rsid w:val="00AD438D"/>
    <w:rsid w:val="00AD4DF0"/>
    <w:rsid w:val="00AD6CA3"/>
    <w:rsid w:val="00AE0E03"/>
    <w:rsid w:val="00AE0EFF"/>
    <w:rsid w:val="00AF2EBB"/>
    <w:rsid w:val="00AF30EE"/>
    <w:rsid w:val="00AF3435"/>
    <w:rsid w:val="00B06FB3"/>
    <w:rsid w:val="00B25793"/>
    <w:rsid w:val="00B278AF"/>
    <w:rsid w:val="00B33535"/>
    <w:rsid w:val="00B3681B"/>
    <w:rsid w:val="00B36953"/>
    <w:rsid w:val="00B37542"/>
    <w:rsid w:val="00B431E7"/>
    <w:rsid w:val="00B4403F"/>
    <w:rsid w:val="00B44384"/>
    <w:rsid w:val="00B720AF"/>
    <w:rsid w:val="00B73834"/>
    <w:rsid w:val="00B744CD"/>
    <w:rsid w:val="00B80594"/>
    <w:rsid w:val="00B82F1D"/>
    <w:rsid w:val="00B833DD"/>
    <w:rsid w:val="00B84398"/>
    <w:rsid w:val="00B86E8C"/>
    <w:rsid w:val="00B961E9"/>
    <w:rsid w:val="00B966D1"/>
    <w:rsid w:val="00B97720"/>
    <w:rsid w:val="00BA2256"/>
    <w:rsid w:val="00BA389D"/>
    <w:rsid w:val="00BA5130"/>
    <w:rsid w:val="00BC3981"/>
    <w:rsid w:val="00BD37B2"/>
    <w:rsid w:val="00BE763B"/>
    <w:rsid w:val="00BF000E"/>
    <w:rsid w:val="00BF5A4E"/>
    <w:rsid w:val="00C0241B"/>
    <w:rsid w:val="00C051A8"/>
    <w:rsid w:val="00C155C8"/>
    <w:rsid w:val="00C25392"/>
    <w:rsid w:val="00C256E6"/>
    <w:rsid w:val="00C305E1"/>
    <w:rsid w:val="00C32453"/>
    <w:rsid w:val="00C33139"/>
    <w:rsid w:val="00C34A34"/>
    <w:rsid w:val="00C60027"/>
    <w:rsid w:val="00C70970"/>
    <w:rsid w:val="00C709CF"/>
    <w:rsid w:val="00C71D8A"/>
    <w:rsid w:val="00C73793"/>
    <w:rsid w:val="00C92159"/>
    <w:rsid w:val="00C926EC"/>
    <w:rsid w:val="00C93BD0"/>
    <w:rsid w:val="00C95864"/>
    <w:rsid w:val="00CB3A2F"/>
    <w:rsid w:val="00CC163C"/>
    <w:rsid w:val="00CC18E9"/>
    <w:rsid w:val="00CC39A4"/>
    <w:rsid w:val="00CC6AAD"/>
    <w:rsid w:val="00CD1C08"/>
    <w:rsid w:val="00CD38C1"/>
    <w:rsid w:val="00CE0BF7"/>
    <w:rsid w:val="00CE5E4D"/>
    <w:rsid w:val="00CE78DF"/>
    <w:rsid w:val="00CE7E1A"/>
    <w:rsid w:val="00CF322A"/>
    <w:rsid w:val="00D00A1E"/>
    <w:rsid w:val="00D016F4"/>
    <w:rsid w:val="00D06E9E"/>
    <w:rsid w:val="00D2523B"/>
    <w:rsid w:val="00D25B40"/>
    <w:rsid w:val="00D34FA1"/>
    <w:rsid w:val="00D35C88"/>
    <w:rsid w:val="00D4024A"/>
    <w:rsid w:val="00D40A90"/>
    <w:rsid w:val="00D43080"/>
    <w:rsid w:val="00D44331"/>
    <w:rsid w:val="00D47CA5"/>
    <w:rsid w:val="00D47E13"/>
    <w:rsid w:val="00D52140"/>
    <w:rsid w:val="00D527B5"/>
    <w:rsid w:val="00D53D29"/>
    <w:rsid w:val="00D60C33"/>
    <w:rsid w:val="00D62E56"/>
    <w:rsid w:val="00D67087"/>
    <w:rsid w:val="00D704BF"/>
    <w:rsid w:val="00D7424B"/>
    <w:rsid w:val="00D74832"/>
    <w:rsid w:val="00D812E8"/>
    <w:rsid w:val="00D9218C"/>
    <w:rsid w:val="00DA09B4"/>
    <w:rsid w:val="00DA27F1"/>
    <w:rsid w:val="00DA2CD6"/>
    <w:rsid w:val="00DA6D29"/>
    <w:rsid w:val="00DA7600"/>
    <w:rsid w:val="00DB48E2"/>
    <w:rsid w:val="00DB650C"/>
    <w:rsid w:val="00DB788B"/>
    <w:rsid w:val="00DC3581"/>
    <w:rsid w:val="00DD052D"/>
    <w:rsid w:val="00DD190C"/>
    <w:rsid w:val="00DD4C2D"/>
    <w:rsid w:val="00DD5AC4"/>
    <w:rsid w:val="00DE182F"/>
    <w:rsid w:val="00DE1CCA"/>
    <w:rsid w:val="00DE26E2"/>
    <w:rsid w:val="00DE3664"/>
    <w:rsid w:val="00DE4A00"/>
    <w:rsid w:val="00DF217D"/>
    <w:rsid w:val="00DF79E2"/>
    <w:rsid w:val="00DF7D84"/>
    <w:rsid w:val="00E038DB"/>
    <w:rsid w:val="00E128BB"/>
    <w:rsid w:val="00E14844"/>
    <w:rsid w:val="00E16AC6"/>
    <w:rsid w:val="00E17C51"/>
    <w:rsid w:val="00E23BBF"/>
    <w:rsid w:val="00E23CCE"/>
    <w:rsid w:val="00E269A3"/>
    <w:rsid w:val="00E27BF7"/>
    <w:rsid w:val="00E44AF3"/>
    <w:rsid w:val="00E47123"/>
    <w:rsid w:val="00E4728E"/>
    <w:rsid w:val="00E5542F"/>
    <w:rsid w:val="00E60043"/>
    <w:rsid w:val="00E60EAE"/>
    <w:rsid w:val="00E82188"/>
    <w:rsid w:val="00E84221"/>
    <w:rsid w:val="00E871C4"/>
    <w:rsid w:val="00E910F6"/>
    <w:rsid w:val="00EA3AAD"/>
    <w:rsid w:val="00EA460F"/>
    <w:rsid w:val="00EC2505"/>
    <w:rsid w:val="00EC3C43"/>
    <w:rsid w:val="00EC4067"/>
    <w:rsid w:val="00EC5BB6"/>
    <w:rsid w:val="00ED04B4"/>
    <w:rsid w:val="00ED0737"/>
    <w:rsid w:val="00EF5EA3"/>
    <w:rsid w:val="00EF6A56"/>
    <w:rsid w:val="00EF7E7E"/>
    <w:rsid w:val="00F00BE4"/>
    <w:rsid w:val="00F15737"/>
    <w:rsid w:val="00F25BDA"/>
    <w:rsid w:val="00F467B1"/>
    <w:rsid w:val="00F535D2"/>
    <w:rsid w:val="00F537A5"/>
    <w:rsid w:val="00F543CD"/>
    <w:rsid w:val="00F54949"/>
    <w:rsid w:val="00F54B8D"/>
    <w:rsid w:val="00F56A6D"/>
    <w:rsid w:val="00F56C0F"/>
    <w:rsid w:val="00F56E78"/>
    <w:rsid w:val="00F602EF"/>
    <w:rsid w:val="00F61508"/>
    <w:rsid w:val="00F6262E"/>
    <w:rsid w:val="00F62EA9"/>
    <w:rsid w:val="00F65756"/>
    <w:rsid w:val="00F74109"/>
    <w:rsid w:val="00F75264"/>
    <w:rsid w:val="00F84C3B"/>
    <w:rsid w:val="00F87F73"/>
    <w:rsid w:val="00F959C4"/>
    <w:rsid w:val="00F96DAC"/>
    <w:rsid w:val="00FB06E0"/>
    <w:rsid w:val="00FB1DEC"/>
    <w:rsid w:val="00FB5052"/>
    <w:rsid w:val="00FE166E"/>
    <w:rsid w:val="00FE330F"/>
    <w:rsid w:val="00FE51E8"/>
    <w:rsid w:val="00FE607D"/>
    <w:rsid w:val="00FE6D00"/>
    <w:rsid w:val="00FE7E1B"/>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00C900-97F4-4415-8430-7CCDCB135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03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Final%20Rec%20Memo%20-%20CCN%20Amendment%20Applic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43072-3762-42D8-B1C2-D6646EDF2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Final Rec Memo - CCN Amendment Application</Template>
  <TotalTime>2</TotalTime>
  <Pages>1</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6003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Mathis, Jolie</dc:creator>
  <cp:keywords/>
  <dc:description/>
  <cp:lastModifiedBy>Mathis, Jolie</cp:lastModifiedBy>
  <cp:revision>2</cp:revision>
  <cp:lastPrinted>2017-02-13T19:57:00Z</cp:lastPrinted>
  <dcterms:created xsi:type="dcterms:W3CDTF">2018-09-10T12:46:00Z</dcterms:created>
  <dcterms:modified xsi:type="dcterms:W3CDTF">2018-09-10T12:46:00Z</dcterms:modified>
</cp:coreProperties>
</file>